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55D25" w14:textId="5533DAD4" w:rsidR="00B208FF" w:rsidRDefault="00B208FF" w:rsidP="00B208FF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>
        <w:rPr>
          <w:rFonts w:eastAsia="MS Mincho" w:cs="Arial"/>
          <w:b/>
          <w:sz w:val="24"/>
          <w:szCs w:val="24"/>
          <w:lang w:eastAsia="ja-JP"/>
        </w:rPr>
        <w:t xml:space="preserve">3GPP TSG-SA WG1 Meeting #102 </w:t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 w:rsidR="00AE1A9D" w:rsidRPr="00AE1A9D">
        <w:rPr>
          <w:rFonts w:eastAsia="MS Mincho" w:cs="Arial"/>
          <w:b/>
          <w:sz w:val="24"/>
          <w:szCs w:val="24"/>
          <w:lang w:eastAsia="ja-JP"/>
        </w:rPr>
        <w:t>S1-231644</w:t>
      </w:r>
    </w:p>
    <w:p w14:paraId="0FEBC1DE" w14:textId="277B8530" w:rsidR="000924E4" w:rsidRPr="00F45489" w:rsidRDefault="00B208FF" w:rsidP="00B208F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eastAsia="Times New Roman" w:cs="Arial"/>
          <w:sz w:val="20"/>
          <w:szCs w:val="20"/>
          <w:lang w:eastAsia="ar-SA"/>
        </w:rPr>
      </w:pPr>
      <w:r>
        <w:rPr>
          <w:rFonts w:eastAsia="MS Mincho" w:cs="Arial"/>
          <w:b/>
          <w:sz w:val="24"/>
          <w:szCs w:val="24"/>
          <w:lang w:eastAsia="ja-JP"/>
        </w:rPr>
        <w:t xml:space="preserve">Berlin, </w:t>
      </w:r>
      <w:proofErr w:type="gramStart"/>
      <w:r>
        <w:rPr>
          <w:rFonts w:eastAsia="MS Mincho" w:cs="Arial"/>
          <w:b/>
          <w:sz w:val="24"/>
          <w:szCs w:val="24"/>
          <w:lang w:eastAsia="ja-JP"/>
        </w:rPr>
        <w:t>Germany,  22</w:t>
      </w:r>
      <w:proofErr w:type="gramEnd"/>
      <w:r>
        <w:rPr>
          <w:rFonts w:eastAsia="MS Mincho" w:cs="Arial"/>
          <w:b/>
          <w:sz w:val="24"/>
          <w:szCs w:val="24"/>
          <w:lang w:eastAsia="ja-JP"/>
        </w:rPr>
        <w:t xml:space="preserve"> - 26 May 2023</w:t>
      </w:r>
      <w:r>
        <w:rPr>
          <w:rFonts w:eastAsia="MS Mincho" w:cs="Arial"/>
          <w:b/>
          <w:sz w:val="24"/>
          <w:szCs w:val="24"/>
          <w:lang w:eastAsia="ja-JP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2A014A56" w14:textId="30575CCC" w:rsidR="001C011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OLE_LINK3"/>
      <w:bookmarkStart w:id="3" w:name="OLE_LINK4"/>
      <w:bookmarkStart w:id="4" w:name="Title"/>
      <w:bookmarkEnd w:id="4"/>
      <w:r w:rsidR="00AE1A9D">
        <w:rPr>
          <w:rFonts w:eastAsia="Times New Roman" w:cs="Arial"/>
          <w:sz w:val="22"/>
          <w:szCs w:val="20"/>
          <w:lang w:eastAsia="ar-SA"/>
        </w:rPr>
        <w:t xml:space="preserve">Report from </w:t>
      </w:r>
      <w:r w:rsidR="001C0119">
        <w:rPr>
          <w:rFonts w:eastAsia="Times New Roman" w:cs="Arial"/>
          <w:sz w:val="22"/>
          <w:szCs w:val="20"/>
          <w:lang w:eastAsia="ar-SA"/>
        </w:rPr>
        <w:t xml:space="preserve">Drafting group </w:t>
      </w:r>
      <w:r w:rsidR="00284125">
        <w:rPr>
          <w:rFonts w:eastAsia="Times New Roman" w:cs="Arial"/>
          <w:sz w:val="22"/>
          <w:szCs w:val="20"/>
          <w:lang w:eastAsia="ar-SA"/>
        </w:rPr>
        <w:t>FRMCS_Ph5</w:t>
      </w:r>
    </w:p>
    <w:p w14:paraId="09D907A5" w14:textId="45780FC1" w:rsidR="000924E4" w:rsidRPr="00C94126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1.1</w:t>
      </w:r>
    </w:p>
    <w:p w14:paraId="6606FF29" w14:textId="312CCAF3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2"/>
      <w:bookmarkEnd w:id="3"/>
      <w:r w:rsidRPr="00F45489">
        <w:rPr>
          <w:rFonts w:eastAsia="Times New Roman" w:cs="Arial"/>
          <w:sz w:val="22"/>
          <w:szCs w:val="20"/>
          <w:lang w:eastAsia="ar-SA"/>
        </w:rPr>
        <w:tab/>
      </w:r>
      <w:proofErr w:type="gramStart"/>
      <w:r w:rsidR="007E5920">
        <w:rPr>
          <w:rFonts w:eastAsia="Times New Roman" w:cs="Arial"/>
          <w:sz w:val="22"/>
          <w:szCs w:val="20"/>
          <w:lang w:eastAsia="ar-SA"/>
        </w:rPr>
        <w:t>Draft  session</w:t>
      </w:r>
      <w:proofErr w:type="gramEnd"/>
      <w:r w:rsidR="007E5920">
        <w:rPr>
          <w:rFonts w:eastAsia="Times New Roman" w:cs="Arial"/>
          <w:sz w:val="22"/>
          <w:szCs w:val="20"/>
          <w:lang w:eastAsia="ar-SA"/>
        </w:rPr>
        <w:t xml:space="preserve"> Chairperson</w:t>
      </w:r>
    </w:p>
    <w:p w14:paraId="3577A6E8" w14:textId="71105371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84125">
        <w:rPr>
          <w:rFonts w:eastAsia="Times New Roman" w:cs="Arial"/>
          <w:sz w:val="22"/>
          <w:szCs w:val="20"/>
          <w:lang w:eastAsia="ar-SA"/>
        </w:rPr>
        <w:t>Mona Mustapha</w:t>
      </w:r>
    </w:p>
    <w:p w14:paraId="4A4AD20C" w14:textId="77777777" w:rsidR="000924E4" w:rsidRPr="00F45489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33BECA75" w14:textId="30AE18B7" w:rsidR="00C2627D" w:rsidRPr="003B6AB6" w:rsidRDefault="00C2627D" w:rsidP="00C2627D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bookmarkStart w:id="5" w:name="_Hlk21624406"/>
      <w:bookmarkEnd w:id="0"/>
      <w:bookmarkEnd w:id="1"/>
      <w:r w:rsidRPr="00237551">
        <w:rPr>
          <w:rFonts w:eastAsia="MS Mincho" w:cs="Arial"/>
          <w:bCs/>
          <w:sz w:val="36"/>
          <w:szCs w:val="36"/>
          <w:lang w:eastAsia="ar-SA"/>
        </w:rPr>
        <w:t xml:space="preserve">Drafting group Agenda for </w:t>
      </w:r>
      <w:bookmarkEnd w:id="5"/>
      <w:r w:rsidR="00284125">
        <w:rPr>
          <w:rFonts w:eastAsia="MS Mincho" w:cs="Arial"/>
          <w:bCs/>
          <w:sz w:val="36"/>
          <w:szCs w:val="36"/>
          <w:lang w:eastAsia="ar-SA"/>
        </w:rPr>
        <w:t>FRMCS_Ph5</w:t>
      </w:r>
    </w:p>
    <w:p w14:paraId="6549553B" w14:textId="77777777" w:rsidR="00C2627D" w:rsidRDefault="00C2627D" w:rsidP="00690567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14:paraId="0C86ACE7" w14:textId="062C1C60" w:rsidR="00690567" w:rsidRPr="008754F9" w:rsidRDefault="00690567" w:rsidP="00690567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25A3D8DC" w14:textId="77777777" w:rsidR="00690567" w:rsidRDefault="00690567" w:rsidP="00690567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2B1BEA">
        <w:rPr>
          <w:rFonts w:eastAsia="Arial Unicode MS"/>
          <w:sz w:val="24"/>
          <w:szCs w:val="24"/>
          <w:lang w:eastAsia="ar-SA"/>
        </w:rPr>
        <w:t>ROOM IV</w:t>
      </w:r>
      <w:r>
        <w:rPr>
          <w:rFonts w:eastAsia="Arial Unicode MS"/>
          <w:sz w:val="24"/>
          <w:szCs w:val="24"/>
          <w:lang w:eastAsia="ar-SA"/>
        </w:rPr>
        <w:t xml:space="preserve"> (2</w:t>
      </w:r>
      <w:r w:rsidRPr="002B1BEA">
        <w:rPr>
          <w:rFonts w:eastAsia="Arial Unicode MS"/>
          <w:sz w:val="24"/>
          <w:szCs w:val="24"/>
          <w:vertAlign w:val="superscript"/>
          <w:lang w:eastAsia="ar-SA"/>
        </w:rPr>
        <w:t>nd</w:t>
      </w:r>
      <w:r>
        <w:rPr>
          <w:rFonts w:eastAsia="Arial Unicode MS"/>
          <w:sz w:val="24"/>
          <w:szCs w:val="24"/>
          <w:lang w:eastAsia="ar-SA"/>
        </w:rPr>
        <w:t xml:space="preserve"> floor): Plenary/Drafting</w:t>
      </w:r>
      <w:r>
        <w:rPr>
          <w:rFonts w:eastAsia="Arial Unicode MS"/>
          <w:sz w:val="24"/>
          <w:szCs w:val="24"/>
          <w:lang w:eastAsia="ar-SA"/>
        </w:rPr>
        <w:tab/>
        <w:t xml:space="preserve">            </w:t>
      </w:r>
    </w:p>
    <w:p w14:paraId="19C33994" w14:textId="77777777" w:rsidR="00690567" w:rsidRPr="00B50B65" w:rsidRDefault="00690567" w:rsidP="00690567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 w:rsidRPr="002B1BEA">
        <w:rPr>
          <w:rFonts w:eastAsia="Arial Unicode MS" w:cs="Arial"/>
          <w:color w:val="00B050"/>
          <w:sz w:val="24"/>
          <w:szCs w:val="24"/>
          <w:lang w:eastAsia="ar-SA"/>
        </w:rPr>
        <w:t>ROOM IX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 (1</w:t>
      </w:r>
      <w:r w:rsidRPr="002B1BEA">
        <w:rPr>
          <w:rFonts w:eastAsia="Arial Unicode MS" w:cs="Arial"/>
          <w:color w:val="00B050"/>
          <w:sz w:val="24"/>
          <w:szCs w:val="24"/>
          <w:vertAlign w:val="superscript"/>
          <w:lang w:eastAsia="ar-SA"/>
        </w:rPr>
        <w:t>st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 floor):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</w:p>
    <w:p w14:paraId="7184AB72" w14:textId="77777777" w:rsidR="00690567" w:rsidRPr="00015298" w:rsidRDefault="00690567" w:rsidP="00690567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3778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8"/>
        <w:gridCol w:w="702"/>
        <w:gridCol w:w="2688"/>
      </w:tblGrid>
      <w:tr w:rsidR="00284125" w:rsidRPr="00015298" w14:paraId="3545386A" w14:textId="77777777" w:rsidTr="00284125">
        <w:trPr>
          <w:trHeight w:val="272"/>
        </w:trPr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09B2159A" w14:textId="77777777" w:rsidR="00284125" w:rsidRPr="00015298" w:rsidRDefault="00284125" w:rsidP="00732390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6" w:name="_Hlk16683286"/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0FF358B0" w14:textId="77777777" w:rsidR="00284125" w:rsidRPr="00015298" w:rsidRDefault="00284125" w:rsidP="00732390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059E2412" w14:textId="77777777" w:rsidR="00284125" w:rsidRPr="00015298" w:rsidRDefault="00284125" w:rsidP="0073239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Monday</w:t>
            </w:r>
          </w:p>
        </w:tc>
      </w:tr>
      <w:tr w:rsidR="00284125" w:rsidRPr="00015298" w14:paraId="6C76FFB6" w14:textId="77777777" w:rsidTr="00284125">
        <w:trPr>
          <w:trHeight w:val="272"/>
        </w:trPr>
        <w:tc>
          <w:tcPr>
            <w:tcW w:w="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103BBD3" w14:textId="77777777" w:rsidR="00284125" w:rsidRPr="00AB0F3E" w:rsidRDefault="00284125" w:rsidP="0073239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74959EE" w14:textId="77777777" w:rsidR="00284125" w:rsidRPr="00AB0F3E" w:rsidRDefault="00284125" w:rsidP="00732390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440BD5DA" w14:textId="77777777" w:rsidR="00284125" w:rsidRPr="00AB0F3E" w:rsidRDefault="00284125" w:rsidP="00732390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1517F699" w14:textId="77777777" w:rsidR="00284125" w:rsidRPr="00AB0F3E" w:rsidRDefault="00284125" w:rsidP="00732390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2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535BFC5C" w14:textId="77777777" w:rsidR="00284125" w:rsidRPr="00B50B65" w:rsidRDefault="00284125" w:rsidP="0073239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[Drafting 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427BE1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ROOM IV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):</w:t>
            </w: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]</w:t>
            </w:r>
          </w:p>
          <w:p w14:paraId="0AED38C8" w14:textId="77777777" w:rsidR="00284125" w:rsidRDefault="00284125" w:rsidP="0073239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[Ambient IoT]</w:t>
            </w:r>
          </w:p>
          <w:p w14:paraId="49A7FE96" w14:textId="77777777" w:rsidR="00284125" w:rsidRPr="00B50B65" w:rsidRDefault="00284125" w:rsidP="0073239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[</w:t>
            </w: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7C6F31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ROOM IX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:]</w:t>
            </w:r>
          </w:p>
          <w:p w14:paraId="4CDEA798" w14:textId="77777777" w:rsidR="00284125" w:rsidRPr="00594DBE" w:rsidRDefault="00284125" w:rsidP="0073239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[FRMCS]</w:t>
            </w:r>
          </w:p>
        </w:tc>
      </w:tr>
      <w:bookmarkEnd w:id="6"/>
    </w:tbl>
    <w:p w14:paraId="2C3CCBB9" w14:textId="77777777" w:rsidR="00690567" w:rsidRDefault="00690567" w:rsidP="00690567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1EE684F0" w14:textId="05D748A5" w:rsidR="00690567" w:rsidRDefault="00690567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2F0AA89A" w14:textId="77777777" w:rsidR="00C2627D" w:rsidRDefault="00C2627D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394"/>
        <w:gridCol w:w="2132"/>
        <w:gridCol w:w="3650"/>
      </w:tblGrid>
      <w:tr w:rsidR="009C07FC" w:rsidRPr="00B04844" w14:paraId="442537D7" w14:textId="77777777" w:rsidTr="00DF3949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609EB8D2" w14:textId="5C380616" w:rsidR="009C07FC" w:rsidRPr="00F45489" w:rsidRDefault="00284125" w:rsidP="003516D6">
            <w:pPr>
              <w:pStyle w:val="Heading1"/>
            </w:pPr>
            <w:r>
              <w:t>FRMCS_Ph5</w:t>
            </w:r>
          </w:p>
        </w:tc>
      </w:tr>
      <w:tr w:rsidR="00284125" w:rsidRPr="00745D37" w14:paraId="245007B7" w14:textId="77777777" w:rsidTr="00DF394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62D562E" w14:textId="7131DD01" w:rsidR="00284125" w:rsidRDefault="00284125" w:rsidP="00284125">
            <w:pPr>
              <w:pStyle w:val="Heading2"/>
              <w:rPr>
                <w:lang w:eastAsia="zh-CN"/>
              </w:rPr>
            </w:pPr>
            <w:r>
              <w:t>FS_FRMCS_Ph5</w:t>
            </w:r>
            <w:r w:rsidRPr="00745D37">
              <w:rPr>
                <w:lang w:val="en-US"/>
              </w:rPr>
              <w:t>:</w:t>
            </w:r>
            <w:r>
              <w:t xml:space="preserve"> Study on FRMCS Phase 5</w:t>
            </w:r>
            <w:r w:rsidRPr="00745D37">
              <w:rPr>
                <w:lang w:val="en-US"/>
              </w:rPr>
              <w:t xml:space="preserve"> [</w:t>
            </w:r>
            <w:hyperlink r:id="rId11" w:history="1">
              <w:r w:rsidRPr="004F638F">
                <w:rPr>
                  <w:rStyle w:val="Hyperlink"/>
                  <w:lang w:val="en-US"/>
                </w:rPr>
                <w:t>SP-220088</w:t>
              </w:r>
            </w:hyperlink>
            <w:r w:rsidRPr="00745D37">
              <w:rPr>
                <w:lang w:val="en-US"/>
              </w:rPr>
              <w:t>]</w:t>
            </w:r>
          </w:p>
        </w:tc>
      </w:tr>
      <w:tr w:rsidR="00284125" w:rsidRPr="00AE1A9D" w14:paraId="70856CE7" w14:textId="77777777" w:rsidTr="00FC340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AE87D3A" w14:textId="77777777" w:rsidR="00284125" w:rsidRPr="004067FF" w:rsidRDefault="00284125" w:rsidP="00284125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44191C12" w14:textId="77777777" w:rsidR="00284125" w:rsidRPr="00B209E2" w:rsidRDefault="00284125" w:rsidP="0028412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gramStart"/>
            <w:r w:rsidRPr="00B209E2">
              <w:rPr>
                <w:rFonts w:eastAsia="Arial Unicode MS" w:cs="Arial"/>
                <w:szCs w:val="18"/>
                <w:lang w:val="fr-FR" w:eastAsia="ar-SA"/>
              </w:rPr>
              <w:t>Rapporteur:</w:t>
            </w:r>
            <w:proofErr w:type="gramEnd"/>
            <w:r w:rsidRPr="00B209E2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 w:rsidRPr="00B209E2">
              <w:rPr>
                <w:lang w:val="fr-FR"/>
              </w:rPr>
              <w:t xml:space="preserve">Guillaume </w:t>
            </w:r>
            <w:proofErr w:type="spellStart"/>
            <w:r w:rsidRPr="00B209E2">
              <w:rPr>
                <w:lang w:val="fr-FR"/>
              </w:rPr>
              <w:t>Gach</w:t>
            </w:r>
            <w:proofErr w:type="spellEnd"/>
            <w:r w:rsidRPr="00B209E2">
              <w:rPr>
                <w:lang w:val="fr-FR"/>
              </w:rPr>
              <w:t xml:space="preserve"> (UIC)</w:t>
            </w:r>
          </w:p>
          <w:p w14:paraId="1256BE13" w14:textId="77777777" w:rsidR="00284125" w:rsidRDefault="00284125" w:rsidP="00284125">
            <w:pPr>
              <w:suppressAutoHyphens/>
              <w:spacing w:after="0" w:line="240" w:lineRule="auto"/>
              <w:rPr>
                <w:rStyle w:val="Hyperlink"/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versio</w:t>
            </w:r>
            <w:r w:rsidRPr="00483D9A">
              <w:rPr>
                <w:rFonts w:eastAsia="Arial Unicode MS" w:cs="Arial"/>
                <w:szCs w:val="18"/>
                <w:lang w:val="fr-FR" w:eastAsia="ar-SA"/>
              </w:rPr>
              <w:t>n:</w:t>
            </w:r>
            <w:proofErr w:type="gramEnd"/>
            <w:r w:rsidRPr="00483D9A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hyperlink r:id="rId12" w:history="1">
              <w:r w:rsidRPr="00CC566E">
                <w:rPr>
                  <w:rStyle w:val="Hyperlink"/>
                  <w:rFonts w:eastAsia="Arial Unicode MS" w:cs="Arial"/>
                  <w:szCs w:val="18"/>
                  <w:lang w:val="fr-FR" w:eastAsia="ar-SA"/>
                </w:rPr>
                <w:t>TR22.989v19.2.0</w:t>
              </w:r>
            </w:hyperlink>
          </w:p>
          <w:p w14:paraId="24C6A915" w14:textId="77777777" w:rsidR="00284125" w:rsidRDefault="00284125" w:rsidP="0028412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114939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114939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SA#</w:t>
            </w:r>
            <w:r>
              <w:rPr>
                <w:rFonts w:eastAsia="Arial Unicode MS" w:cs="Arial"/>
                <w:szCs w:val="18"/>
                <w:lang w:val="fr-FR" w:eastAsia="ar-SA"/>
              </w:rPr>
              <w:t>101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(0</w:t>
            </w:r>
            <w:r>
              <w:rPr>
                <w:rFonts w:eastAsia="Arial Unicode MS" w:cs="Arial"/>
                <w:szCs w:val="18"/>
                <w:lang w:val="fr-FR" w:eastAsia="ar-SA"/>
              </w:rPr>
              <w:t>9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/202</w:t>
            </w:r>
            <w:r>
              <w:rPr>
                <w:rFonts w:eastAsia="Arial Unicode MS" w:cs="Arial"/>
                <w:szCs w:val="18"/>
                <w:lang w:val="fr-FR" w:eastAsia="ar-SA"/>
              </w:rPr>
              <w:t>3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)</w:t>
            </w:r>
          </w:p>
          <w:p w14:paraId="74515DB9" w14:textId="77777777" w:rsidR="00284125" w:rsidRPr="00AA7BD2" w:rsidRDefault="00284125" w:rsidP="0028412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59704C"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 w:rsidRPr="0059704C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59704C"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50</w:t>
            </w:r>
            <w:r w:rsidRPr="0059704C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284125" w:rsidRPr="00B209E2" w14:paraId="1DBC2F61" w14:textId="77777777" w:rsidTr="00AA7A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DFF"/>
          </w:tcPr>
          <w:p w14:paraId="49AFCCEF" w14:textId="77777777" w:rsidR="00284125" w:rsidRPr="00B209E2" w:rsidRDefault="00284125" w:rsidP="002841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DFF"/>
          </w:tcPr>
          <w:p w14:paraId="7855BFC4" w14:textId="77777777" w:rsidR="00284125" w:rsidRPr="00B209E2" w:rsidRDefault="00000000" w:rsidP="0028412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13" w:history="1">
              <w:r w:rsidR="00284125" w:rsidRPr="009C089B">
                <w:rPr>
                  <w:rStyle w:val="Hyperlink"/>
                  <w:rFonts w:cs="Arial"/>
                </w:rPr>
                <w:t>S1-231177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DFF"/>
          </w:tcPr>
          <w:p w14:paraId="0CAAC555" w14:textId="77777777" w:rsidR="00284125" w:rsidRPr="00B209E2" w:rsidRDefault="00284125" w:rsidP="00284125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proofErr w:type="spellStart"/>
            <w:r w:rsidRPr="00891B1E">
              <w:t>Kyonggi</w:t>
            </w:r>
            <w:proofErr w:type="spellEnd"/>
            <w:r w:rsidRPr="00891B1E">
              <w:t xml:space="preserve"> University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DFF"/>
          </w:tcPr>
          <w:p w14:paraId="0E60FC90" w14:textId="77777777" w:rsidR="00284125" w:rsidRPr="00C6275F" w:rsidRDefault="00284125" w:rsidP="0028412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>
              <w:t xml:space="preserve">22.989v19.2.0 </w:t>
            </w:r>
            <w:r w:rsidRPr="00891B1E">
              <w:t>Minor editorial update of some defi</w:t>
            </w:r>
            <w:r w:rsidRPr="00B90DF4">
              <w:t>nitions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DFF"/>
          </w:tcPr>
          <w:p w14:paraId="39C5DA02" w14:textId="193B65E5" w:rsidR="00284125" w:rsidRPr="00C6275F" w:rsidRDefault="006D285D" w:rsidP="0028412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r w:rsidRPr="00C2662C">
              <w:rPr>
                <w:rFonts w:eastAsia="Times New Roman"/>
                <w:szCs w:val="18"/>
                <w:lang w:eastAsia="ar-SA"/>
              </w:rPr>
              <w:t>S1-231630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DFF"/>
          </w:tcPr>
          <w:p w14:paraId="76495351" w14:textId="77777777" w:rsidR="00284125" w:rsidRDefault="00284125" w:rsidP="00284125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7033A9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>
              <w:t xml:space="preserve">FS_FRMCS_Ph5 </w:t>
            </w:r>
            <w:r w:rsidRPr="007033A9">
              <w:rPr>
                <w:rFonts w:eastAsia="Arial Unicode MS" w:cs="Arial"/>
                <w:i/>
                <w:szCs w:val="18"/>
                <w:lang w:eastAsia="ar-SA"/>
              </w:rPr>
              <w:t>Rel-1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9</w:t>
            </w:r>
            <w:r w:rsidRPr="007033A9">
              <w:rPr>
                <w:rFonts w:eastAsia="Arial Unicode MS" w:cs="Arial"/>
                <w:i/>
                <w:szCs w:val="18"/>
                <w:lang w:eastAsia="ar-SA"/>
              </w:rPr>
              <w:t xml:space="preserve"> CR</w:t>
            </w:r>
            <w:r w:rsidRPr="00725C41">
              <w:rPr>
                <w:highlight w:val="yellow"/>
              </w:rPr>
              <w:t>0024</w:t>
            </w:r>
            <w:r w:rsidRPr="007033A9">
              <w:rPr>
                <w:rFonts w:eastAsia="Arial Unicode MS" w:cs="Arial"/>
                <w:i/>
                <w:szCs w:val="18"/>
                <w:lang w:eastAsia="ar-SA"/>
              </w:rPr>
              <w:t>R</w:t>
            </w:r>
            <w:r w:rsidRPr="00725C41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-</w:t>
            </w:r>
            <w:r w:rsidRPr="007033A9">
              <w:rPr>
                <w:rFonts w:eastAsia="Arial Unicode MS" w:cs="Arial"/>
                <w:i/>
                <w:szCs w:val="18"/>
                <w:lang w:eastAsia="ar-SA"/>
              </w:rPr>
              <w:t xml:space="preserve"> Cat 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D</w:t>
            </w:r>
          </w:p>
          <w:p w14:paraId="760E4D66" w14:textId="77777777" w:rsidR="00284125" w:rsidRPr="00C6275F" w:rsidRDefault="00284125" w:rsidP="0028412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25C41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lastRenderedPageBreak/>
              <w:t>Wrong TR, missing 00 in CR# and wrong rev.</w:t>
            </w:r>
          </w:p>
        </w:tc>
      </w:tr>
      <w:tr w:rsidR="00592634" w:rsidRPr="00B209E2" w14:paraId="15AC3CB5" w14:textId="77777777" w:rsidTr="00AA7A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10CC3A57" w14:textId="47C8824E" w:rsidR="00592634" w:rsidRDefault="00486990" w:rsidP="005926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>
              <w:rPr>
                <w:rFonts w:eastAsia="Times New Roman" w:cs="Arial"/>
                <w:szCs w:val="18"/>
                <w:lang w:val="fr-FR" w:eastAsia="ar-SA"/>
              </w:rPr>
              <w:lastRenderedPageBreak/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05E6DEE5" w14:textId="637EDB4F" w:rsidR="00592634" w:rsidRDefault="00592634" w:rsidP="00592634">
            <w:pPr>
              <w:snapToGrid w:val="0"/>
              <w:spacing w:after="0" w:line="240" w:lineRule="auto"/>
            </w:pPr>
            <w:r w:rsidRPr="00C2662C">
              <w:rPr>
                <w:rFonts w:eastAsia="Times New Roman"/>
                <w:szCs w:val="18"/>
                <w:lang w:eastAsia="ar-SA"/>
              </w:rPr>
              <w:t>S1-231630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0501AF04" w14:textId="4ABB56F3" w:rsidR="00592634" w:rsidRPr="00891B1E" w:rsidRDefault="00592634" w:rsidP="00592634">
            <w:pPr>
              <w:snapToGrid w:val="0"/>
              <w:spacing w:after="0" w:line="240" w:lineRule="auto"/>
            </w:pPr>
            <w:proofErr w:type="spellStart"/>
            <w:r w:rsidRPr="00891B1E">
              <w:t>Kyonggi</w:t>
            </w:r>
            <w:proofErr w:type="spellEnd"/>
            <w:r w:rsidRPr="00891B1E">
              <w:t xml:space="preserve"> University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2CA3EC4B" w14:textId="79B53A21" w:rsidR="00592634" w:rsidRDefault="00592634" w:rsidP="00592634">
            <w:pPr>
              <w:snapToGrid w:val="0"/>
              <w:spacing w:after="0" w:line="240" w:lineRule="auto"/>
            </w:pPr>
            <w:r>
              <w:t xml:space="preserve">22.989v19.2.0 </w:t>
            </w:r>
            <w:r w:rsidR="001C56C5">
              <w:t>Introduction and updates of Smart railway definitions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27ACC9CC" w14:textId="17F988CE" w:rsidR="00592634" w:rsidRDefault="001C56C5" w:rsidP="005926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Agreed in the drafting session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2AC654B4" w14:textId="77777777" w:rsidR="00592634" w:rsidRPr="007033A9" w:rsidRDefault="00592634" w:rsidP="00592634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592634" w:rsidRPr="00B209E2" w14:paraId="4FE797CD" w14:textId="77777777" w:rsidTr="00AA7A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DFF"/>
          </w:tcPr>
          <w:p w14:paraId="57725050" w14:textId="77777777" w:rsidR="00592634" w:rsidRPr="00636756" w:rsidRDefault="00592634" w:rsidP="005926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636756"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DFF"/>
          </w:tcPr>
          <w:p w14:paraId="577FF01E" w14:textId="77777777" w:rsidR="00592634" w:rsidRPr="00636756" w:rsidRDefault="00000000" w:rsidP="00592634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14" w:history="1">
              <w:r w:rsidR="00592634" w:rsidRPr="00636756">
                <w:rPr>
                  <w:rStyle w:val="Hyperlink"/>
                  <w:rFonts w:cs="Arial"/>
                  <w:color w:val="auto"/>
                </w:rPr>
                <w:t>S1-231178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DFF"/>
          </w:tcPr>
          <w:p w14:paraId="622B8DAE" w14:textId="77777777" w:rsidR="00592634" w:rsidRPr="00636756" w:rsidRDefault="00592634" w:rsidP="00592634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proofErr w:type="spellStart"/>
            <w:r w:rsidRPr="00636756">
              <w:t>Kyonggi</w:t>
            </w:r>
            <w:proofErr w:type="spellEnd"/>
            <w:r w:rsidRPr="00636756">
              <w:t xml:space="preserve"> University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DFF"/>
          </w:tcPr>
          <w:p w14:paraId="3BE743CC" w14:textId="77777777" w:rsidR="00592634" w:rsidRPr="00C6275F" w:rsidRDefault="00592634" w:rsidP="00592634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36756">
              <w:t>22.989v19.2.0 Minor editorial update of references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DFF"/>
          </w:tcPr>
          <w:p w14:paraId="3220BF0E" w14:textId="4A7DA692" w:rsidR="00592634" w:rsidRPr="00C6275F" w:rsidRDefault="000846BF" w:rsidP="005926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DFF"/>
          </w:tcPr>
          <w:p w14:paraId="2D4E3CAD" w14:textId="77777777" w:rsidR="00592634" w:rsidRPr="00636756" w:rsidRDefault="00592634" w:rsidP="00592634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636756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636756">
              <w:t xml:space="preserve">FS_FRMCS_Ph5 </w:t>
            </w:r>
            <w:r w:rsidRPr="00636756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636756">
              <w:rPr>
                <w:highlight w:val="yellow"/>
              </w:rPr>
              <w:t>0025</w:t>
            </w:r>
            <w:r w:rsidRPr="00636756">
              <w:rPr>
                <w:rFonts w:eastAsia="Arial Unicode MS" w:cs="Arial"/>
                <w:i/>
                <w:szCs w:val="18"/>
                <w:lang w:eastAsia="ar-SA"/>
              </w:rPr>
              <w:t>R</w:t>
            </w:r>
            <w:r w:rsidRPr="00636756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-</w:t>
            </w:r>
            <w:r w:rsidRPr="00636756">
              <w:rPr>
                <w:rFonts w:eastAsia="Arial Unicode MS" w:cs="Arial"/>
                <w:i/>
                <w:szCs w:val="18"/>
                <w:lang w:eastAsia="ar-SA"/>
              </w:rPr>
              <w:t xml:space="preserve"> Cat D</w:t>
            </w:r>
          </w:p>
          <w:p w14:paraId="2D7A825B" w14:textId="77777777" w:rsidR="00592634" w:rsidRPr="00C6275F" w:rsidRDefault="00592634" w:rsidP="0059263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36756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Wrong TR, missing 00 in CR# and wrong rev.</w:t>
            </w:r>
          </w:p>
        </w:tc>
      </w:tr>
      <w:tr w:rsidR="00592634" w:rsidRPr="00B209E2" w14:paraId="787E036E" w14:textId="77777777" w:rsidTr="00AA7A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DFF"/>
          </w:tcPr>
          <w:p w14:paraId="02B77CE7" w14:textId="77777777" w:rsidR="00592634" w:rsidRPr="00C6275F" w:rsidRDefault="00592634" w:rsidP="005926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DFF"/>
          </w:tcPr>
          <w:p w14:paraId="543F4CD5" w14:textId="77777777" w:rsidR="00592634" w:rsidRPr="00636756" w:rsidRDefault="00000000" w:rsidP="00592634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15" w:history="1">
              <w:r w:rsidR="00592634" w:rsidRPr="00636756">
                <w:rPr>
                  <w:rStyle w:val="Hyperlink"/>
                  <w:rFonts w:cs="Arial"/>
                </w:rPr>
                <w:t>S1-231315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DFF"/>
          </w:tcPr>
          <w:p w14:paraId="1B7379F3" w14:textId="77777777" w:rsidR="00592634" w:rsidRPr="00636756" w:rsidRDefault="00592634" w:rsidP="00592634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636756"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DFF"/>
          </w:tcPr>
          <w:p w14:paraId="381A1F58" w14:textId="77777777" w:rsidR="00592634" w:rsidRPr="00C6275F" w:rsidRDefault="00592634" w:rsidP="00592634">
            <w:pPr>
              <w:snapToGrid w:val="0"/>
              <w:spacing w:after="0" w:line="240" w:lineRule="auto"/>
              <w:rPr>
                <w:rFonts w:eastAsia="Times New Roman"/>
                <w:szCs w:val="18"/>
                <w:highlight w:val="green"/>
                <w:lang w:eastAsia="ar-SA"/>
              </w:rPr>
            </w:pPr>
            <w:r w:rsidRPr="00981E51">
              <w:t>22.989v19.2.0 Clean-up of Railway Emergency Communication related use cases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DFF"/>
          </w:tcPr>
          <w:p w14:paraId="5D31320F" w14:textId="69CB38B1" w:rsidR="00592634" w:rsidRPr="00C6275F" w:rsidRDefault="00B83E76" w:rsidP="0059263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r w:rsidRPr="00C2662C">
              <w:rPr>
                <w:rFonts w:eastAsia="Times New Roman"/>
                <w:szCs w:val="18"/>
                <w:lang w:eastAsia="ar-SA"/>
              </w:rPr>
              <w:t>S1-23163</w:t>
            </w:r>
            <w:r>
              <w:rPr>
                <w:rFonts w:eastAsia="Times New Roman"/>
                <w:szCs w:val="18"/>
                <w:lang w:eastAsia="ar-SA"/>
              </w:rPr>
              <w:t>3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DFF"/>
          </w:tcPr>
          <w:p w14:paraId="435A410A" w14:textId="77777777" w:rsidR="00592634" w:rsidRPr="00C6275F" w:rsidRDefault="00592634" w:rsidP="0059263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36756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636756">
              <w:t xml:space="preserve">FS_FRMCS_Ph5 </w:t>
            </w:r>
            <w:r w:rsidRPr="00636756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>
              <w:t>0026</w:t>
            </w:r>
            <w:r w:rsidRPr="00636756">
              <w:rPr>
                <w:rFonts w:eastAsia="Arial Unicode MS" w:cs="Arial"/>
                <w:i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i/>
                <w:szCs w:val="18"/>
                <w:lang w:eastAsia="ar-SA"/>
              </w:rPr>
              <w:t>-</w:t>
            </w:r>
          </w:p>
        </w:tc>
      </w:tr>
      <w:tr w:rsidR="00B83E76" w:rsidRPr="00B209E2" w14:paraId="7B14AA1B" w14:textId="77777777" w:rsidTr="00AA7A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4992F314" w14:textId="43DD55B7" w:rsidR="00B83E76" w:rsidRDefault="00AA7AFD" w:rsidP="00B83E7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258431A4" w14:textId="5E860707" w:rsidR="00B83E76" w:rsidRDefault="00B83E76" w:rsidP="00B83E76">
            <w:pPr>
              <w:snapToGrid w:val="0"/>
              <w:spacing w:after="0" w:line="240" w:lineRule="auto"/>
            </w:pPr>
            <w:r w:rsidRPr="00C2662C">
              <w:rPr>
                <w:rFonts w:eastAsia="Times New Roman"/>
                <w:szCs w:val="18"/>
                <w:lang w:eastAsia="ar-SA"/>
              </w:rPr>
              <w:t>S1-23163</w:t>
            </w:r>
            <w:r>
              <w:rPr>
                <w:rFonts w:eastAsia="Times New Roman"/>
                <w:szCs w:val="18"/>
                <w:lang w:eastAsia="ar-SA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5B711F38" w14:textId="2FFDAEA4" w:rsidR="00B83E76" w:rsidRPr="00636756" w:rsidRDefault="00B83E76" w:rsidP="00B83E76">
            <w:pPr>
              <w:snapToGrid w:val="0"/>
              <w:spacing w:after="0" w:line="240" w:lineRule="auto"/>
            </w:pPr>
            <w:r w:rsidRPr="00636756"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1DC77B7E" w14:textId="322186B9" w:rsidR="00B83E76" w:rsidRPr="00981E51" w:rsidRDefault="00B83E76" w:rsidP="00B83E76">
            <w:pPr>
              <w:snapToGrid w:val="0"/>
              <w:spacing w:after="0" w:line="240" w:lineRule="auto"/>
            </w:pPr>
            <w:r w:rsidRPr="00981E51">
              <w:t>22.989v19.2.0 Clean-up of Railway Emergency Communication related use cases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08D94394" w14:textId="6A643F12" w:rsidR="00B83E76" w:rsidRPr="00C6275F" w:rsidRDefault="00CA00D7" w:rsidP="00B83E7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Agreed in drafting session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12023E17" w14:textId="77777777" w:rsidR="00B83E76" w:rsidRPr="00636756" w:rsidRDefault="00B83E76" w:rsidP="00B83E76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B83E76" w:rsidRPr="00B209E2" w14:paraId="3AD2DAF0" w14:textId="77777777" w:rsidTr="00865A38">
        <w:trPr>
          <w:trHeight w:val="66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15569B42" w14:textId="77777777" w:rsidR="00B83E76" w:rsidRPr="00636756" w:rsidRDefault="00B83E76" w:rsidP="00B83E7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bookmarkStart w:id="7" w:name="_Hlk135038385"/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368EF60A" w14:textId="77777777" w:rsidR="00B83E76" w:rsidRPr="00636756" w:rsidRDefault="00000000" w:rsidP="00B83E7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16" w:history="1">
              <w:r w:rsidR="00B83E76" w:rsidRPr="00636756">
                <w:rPr>
                  <w:rStyle w:val="Hyperlink"/>
                  <w:rFonts w:cs="Arial"/>
                </w:rPr>
                <w:t>S1-231170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2581A6EA" w14:textId="77777777" w:rsidR="00B83E76" w:rsidRPr="00636756" w:rsidRDefault="00B83E76" w:rsidP="00B83E7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proofErr w:type="spellStart"/>
            <w:r w:rsidRPr="00636756">
              <w:t>Kyonggi</w:t>
            </w:r>
            <w:proofErr w:type="spellEnd"/>
            <w:r w:rsidRPr="00636756">
              <w:t xml:space="preserve"> University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79ED2B35" w14:textId="77777777" w:rsidR="00B83E76" w:rsidRPr="005159F4" w:rsidRDefault="00B83E76" w:rsidP="00B83E7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5159F4">
              <w:t>Transportation convenience service for the passengers for the reduced mobility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1A9F860B" w14:textId="1F41057E" w:rsidR="00B83E76" w:rsidRPr="005159F4" w:rsidRDefault="00B83E76" w:rsidP="00B83E7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59F4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74E61C26" w14:textId="77777777" w:rsidR="00B83E76" w:rsidRPr="005159F4" w:rsidRDefault="00B83E76" w:rsidP="00B83E7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159F4">
              <w:rPr>
                <w:rFonts w:eastAsia="Arial Unicode MS" w:cs="Arial"/>
                <w:szCs w:val="18"/>
                <w:lang w:eastAsia="ar-SA"/>
              </w:rPr>
              <w:t>Need to be a CR</w:t>
            </w:r>
          </w:p>
        </w:tc>
      </w:tr>
      <w:bookmarkEnd w:id="7"/>
      <w:tr w:rsidR="00B83E76" w:rsidRPr="00B209E2" w14:paraId="50F89AD0" w14:textId="77777777" w:rsidTr="00AA7AFD">
        <w:trPr>
          <w:trHeight w:val="66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DFF"/>
          </w:tcPr>
          <w:p w14:paraId="2815D7C0" w14:textId="7BEA7C6C" w:rsidR="00B83E76" w:rsidRDefault="00B83E76" w:rsidP="00B83E7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DFF"/>
          </w:tcPr>
          <w:p w14:paraId="69029B57" w14:textId="56E620A1" w:rsidR="00B83E76" w:rsidRDefault="00B83E76" w:rsidP="00B83E76">
            <w:pPr>
              <w:snapToGrid w:val="0"/>
              <w:spacing w:after="0" w:line="240" w:lineRule="auto"/>
            </w:pPr>
            <w:r w:rsidRPr="005159F4">
              <w:t>S1-231373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DFF"/>
          </w:tcPr>
          <w:p w14:paraId="240E5A75" w14:textId="3B99CD3C" w:rsidR="00B83E76" w:rsidRPr="00636756" w:rsidRDefault="00B83E76" w:rsidP="00B83E76">
            <w:pPr>
              <w:snapToGrid w:val="0"/>
              <w:spacing w:after="0" w:line="240" w:lineRule="auto"/>
            </w:pPr>
            <w:proofErr w:type="spellStart"/>
            <w:r w:rsidRPr="00636756">
              <w:t>Kyonggi</w:t>
            </w:r>
            <w:proofErr w:type="spellEnd"/>
            <w:r w:rsidRPr="00636756">
              <w:t xml:space="preserve"> University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DFF"/>
          </w:tcPr>
          <w:p w14:paraId="55B10C06" w14:textId="346D2760" w:rsidR="00B83E76" w:rsidRPr="005159F4" w:rsidRDefault="00B83E76" w:rsidP="00B83E76">
            <w:pPr>
              <w:snapToGrid w:val="0"/>
              <w:spacing w:after="0" w:line="240" w:lineRule="auto"/>
            </w:pPr>
            <w:r w:rsidRPr="00981E51">
              <w:t xml:space="preserve">22.989v19.2.0 </w:t>
            </w:r>
            <w:r w:rsidRPr="005159F4">
              <w:t>Transportation convenience service for the passengers for the reduced mobility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DFF"/>
          </w:tcPr>
          <w:p w14:paraId="04273400" w14:textId="5B862011" w:rsidR="00B83E76" w:rsidRPr="005159F4" w:rsidRDefault="00B83E76" w:rsidP="00B83E7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r w:rsidRPr="00C2662C">
              <w:rPr>
                <w:rFonts w:eastAsia="Times New Roman"/>
                <w:szCs w:val="18"/>
                <w:lang w:eastAsia="ar-SA"/>
              </w:rPr>
              <w:t>S1-23163</w:t>
            </w:r>
            <w:r>
              <w:rPr>
                <w:rFonts w:eastAsia="Times New Roman"/>
                <w:szCs w:val="18"/>
                <w:lang w:eastAsia="ar-SA"/>
              </w:rPr>
              <w:t>2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DFF"/>
          </w:tcPr>
          <w:p w14:paraId="6F02941A" w14:textId="607775F0" w:rsidR="00B83E76" w:rsidRPr="005159F4" w:rsidRDefault="00B83E76" w:rsidP="00B83E7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Replaces </w:t>
            </w:r>
            <w:r w:rsidRPr="005159F4">
              <w:rPr>
                <w:rFonts w:eastAsia="Arial Unicode MS" w:cs="Arial"/>
                <w:szCs w:val="18"/>
                <w:lang w:eastAsia="ar-SA"/>
              </w:rPr>
              <w:t>S1-231170</w:t>
            </w:r>
          </w:p>
        </w:tc>
      </w:tr>
      <w:tr w:rsidR="00B83E76" w:rsidRPr="00B209E2" w14:paraId="253BDEC4" w14:textId="77777777" w:rsidTr="00AA7AFD">
        <w:trPr>
          <w:trHeight w:val="66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60327E87" w14:textId="2B817B57" w:rsidR="00B83E76" w:rsidRDefault="000B2F44" w:rsidP="00B83E7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0C2CDB43" w14:textId="587C6367" w:rsidR="00B83E76" w:rsidRPr="005159F4" w:rsidRDefault="00B83E76" w:rsidP="00B83E76">
            <w:pPr>
              <w:snapToGrid w:val="0"/>
              <w:spacing w:after="0" w:line="240" w:lineRule="auto"/>
            </w:pPr>
            <w:r w:rsidRPr="00C2662C">
              <w:rPr>
                <w:rFonts w:eastAsia="Times New Roman"/>
                <w:szCs w:val="18"/>
                <w:lang w:eastAsia="ar-SA"/>
              </w:rPr>
              <w:t>S1-23163</w:t>
            </w:r>
            <w:r>
              <w:rPr>
                <w:rFonts w:eastAsia="Times New Roman"/>
                <w:szCs w:val="18"/>
                <w:lang w:eastAsia="ar-SA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2FE44121" w14:textId="1A6E59E4" w:rsidR="00B83E76" w:rsidRPr="00636756" w:rsidRDefault="00B83E76" w:rsidP="00B83E76">
            <w:pPr>
              <w:snapToGrid w:val="0"/>
              <w:spacing w:after="0" w:line="240" w:lineRule="auto"/>
            </w:pPr>
            <w:proofErr w:type="spellStart"/>
            <w:r w:rsidRPr="00636756">
              <w:t>Kyonggi</w:t>
            </w:r>
            <w:proofErr w:type="spellEnd"/>
            <w:r w:rsidRPr="00636756">
              <w:t xml:space="preserve"> University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62A353C5" w14:textId="167B4451" w:rsidR="00B83E76" w:rsidRPr="00981E51" w:rsidRDefault="00B83E76" w:rsidP="00B83E76">
            <w:pPr>
              <w:snapToGrid w:val="0"/>
              <w:spacing w:after="0" w:line="240" w:lineRule="auto"/>
            </w:pPr>
            <w:r w:rsidRPr="00981E51">
              <w:t xml:space="preserve">22.989v19.2.0 </w:t>
            </w:r>
            <w:r w:rsidRPr="005159F4">
              <w:t>Transportation convenience service for the passengers for the reduced mobility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2ED1A308" w14:textId="701E11E9" w:rsidR="00B83E76" w:rsidRPr="005159F4" w:rsidRDefault="00B83E76" w:rsidP="00B83E7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Agreed in drafting session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3B68240D" w14:textId="77777777" w:rsidR="00B83E76" w:rsidRDefault="00B83E76" w:rsidP="00B83E7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83E76" w:rsidRPr="00B209E2" w14:paraId="0365D009" w14:textId="77777777" w:rsidTr="00865A3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4625E9DA" w14:textId="77777777" w:rsidR="00B83E76" w:rsidRPr="00C6275F" w:rsidRDefault="00B83E76" w:rsidP="00B83E7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378920AB" w14:textId="77777777" w:rsidR="00B83E76" w:rsidRPr="00636756" w:rsidRDefault="00000000" w:rsidP="00B83E7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hyperlink r:id="rId17" w:history="1">
              <w:r w:rsidR="00B83E76" w:rsidRPr="00636756">
                <w:rPr>
                  <w:rStyle w:val="Hyperlink"/>
                  <w:rFonts w:cs="Arial"/>
                </w:rPr>
                <w:t>S1-231171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22B71D1C" w14:textId="77777777" w:rsidR="00B83E76" w:rsidRPr="00636756" w:rsidRDefault="00B83E76" w:rsidP="00B83E7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proofErr w:type="spellStart"/>
            <w:r w:rsidRPr="00636756">
              <w:t>Kyonggi</w:t>
            </w:r>
            <w:proofErr w:type="spellEnd"/>
            <w:r w:rsidRPr="00636756">
              <w:t xml:space="preserve"> University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65E47E9B" w14:textId="77777777" w:rsidR="00B83E76" w:rsidRPr="005159F4" w:rsidRDefault="00B83E76" w:rsidP="00B83E76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 w:rsidRPr="005159F4">
              <w:t>Multiple concurrent mobility services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09D9EC6F" w14:textId="17F04BB8" w:rsidR="00B83E76" w:rsidRPr="005159F4" w:rsidRDefault="00B83E76" w:rsidP="00B83E7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5159F4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14:paraId="085015ED" w14:textId="77777777" w:rsidR="00B83E76" w:rsidRPr="005159F4" w:rsidRDefault="00B83E76" w:rsidP="00B83E7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159F4">
              <w:rPr>
                <w:rFonts w:eastAsia="Arial Unicode MS" w:cs="Arial"/>
                <w:szCs w:val="18"/>
                <w:lang w:eastAsia="ar-SA"/>
              </w:rPr>
              <w:t>Need to be a CR</w:t>
            </w:r>
          </w:p>
        </w:tc>
      </w:tr>
      <w:tr w:rsidR="00B83E76" w:rsidRPr="00B209E2" w14:paraId="768A16F7" w14:textId="77777777" w:rsidTr="00AA7A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DFF"/>
          </w:tcPr>
          <w:p w14:paraId="10A55368" w14:textId="43B7FAAD" w:rsidR="00B83E76" w:rsidRPr="00AA7AFD" w:rsidRDefault="00B83E76" w:rsidP="00B83E7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A7AF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DFF"/>
          </w:tcPr>
          <w:p w14:paraId="317D76C7" w14:textId="5D68818B" w:rsidR="00B83E76" w:rsidRPr="00AA7AFD" w:rsidRDefault="00B83E76" w:rsidP="00B83E76">
            <w:pPr>
              <w:snapToGrid w:val="0"/>
              <w:spacing w:after="0" w:line="240" w:lineRule="auto"/>
            </w:pPr>
            <w:r w:rsidRPr="00AA7AFD">
              <w:t>S1-231374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DFF"/>
          </w:tcPr>
          <w:p w14:paraId="35427A66" w14:textId="3D75B752" w:rsidR="00B83E76" w:rsidRPr="00AA7AFD" w:rsidRDefault="00B83E76" w:rsidP="00B83E76">
            <w:pPr>
              <w:snapToGrid w:val="0"/>
              <w:spacing w:after="0" w:line="240" w:lineRule="auto"/>
            </w:pPr>
            <w:proofErr w:type="spellStart"/>
            <w:r w:rsidRPr="00AA7AFD">
              <w:t>Kyonggi</w:t>
            </w:r>
            <w:proofErr w:type="spellEnd"/>
            <w:r w:rsidRPr="00AA7AFD">
              <w:t xml:space="preserve"> University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DFF"/>
          </w:tcPr>
          <w:p w14:paraId="525E672E" w14:textId="5A8C514F" w:rsidR="00B83E76" w:rsidRPr="00AA7AFD" w:rsidRDefault="00B83E76" w:rsidP="00B83E76">
            <w:pPr>
              <w:snapToGrid w:val="0"/>
              <w:spacing w:after="0" w:line="240" w:lineRule="auto"/>
            </w:pPr>
            <w:r w:rsidRPr="00AA7AFD">
              <w:t>22.989v19.2.0 Multiple concurrent mobility services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DFF"/>
          </w:tcPr>
          <w:p w14:paraId="0AA93E89" w14:textId="7144102B" w:rsidR="00B83E76" w:rsidRPr="00AA7AFD" w:rsidRDefault="00B83E76" w:rsidP="00B83E7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AA7AFD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AA7AFD">
              <w:rPr>
                <w:rFonts w:eastAsia="Times New Roman" w:cs="Arial"/>
                <w:szCs w:val="18"/>
                <w:lang w:val="fr-FR" w:eastAsia="ar-SA"/>
              </w:rPr>
              <w:t xml:space="preserve"> in </w:t>
            </w:r>
            <w:r w:rsidRPr="00AA7AFD">
              <w:rPr>
                <w:rFonts w:eastAsia="Times New Roman"/>
                <w:szCs w:val="18"/>
                <w:lang w:eastAsia="ar-SA"/>
              </w:rPr>
              <w:t>S1-231631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DFF"/>
          </w:tcPr>
          <w:p w14:paraId="19D0B3B0" w14:textId="0B9E0E50" w:rsidR="00B83E76" w:rsidRPr="00AA7AFD" w:rsidRDefault="00B83E76" w:rsidP="00B83E7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A7AFD">
              <w:rPr>
                <w:rFonts w:eastAsia="Arial Unicode MS" w:cs="Arial"/>
                <w:szCs w:val="18"/>
                <w:lang w:eastAsia="ar-SA"/>
              </w:rPr>
              <w:t>Replaces S1-231171</w:t>
            </w:r>
          </w:p>
        </w:tc>
      </w:tr>
      <w:tr w:rsidR="00B83E76" w:rsidRPr="00B209E2" w14:paraId="308E4A23" w14:textId="77777777" w:rsidTr="00AA7A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4D467CBC" w14:textId="6AA5C02C" w:rsidR="00B83E76" w:rsidRDefault="00B83E76" w:rsidP="00B83E7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242C2193" w14:textId="61633BB7" w:rsidR="00B83E76" w:rsidRPr="005159F4" w:rsidRDefault="00B83E76" w:rsidP="00B83E76">
            <w:pPr>
              <w:snapToGrid w:val="0"/>
              <w:spacing w:after="0" w:line="240" w:lineRule="auto"/>
            </w:pPr>
            <w:r w:rsidRPr="00C2662C">
              <w:rPr>
                <w:rFonts w:eastAsia="Times New Roman"/>
                <w:szCs w:val="18"/>
                <w:lang w:eastAsia="ar-SA"/>
              </w:rPr>
              <w:t>S1-23163</w:t>
            </w:r>
            <w:r>
              <w:rPr>
                <w:rFonts w:eastAsia="Times New Roman"/>
                <w:szCs w:val="18"/>
                <w:lang w:eastAsia="ar-SA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4C10BFBF" w14:textId="345FCCE7" w:rsidR="00B83E76" w:rsidRPr="00636756" w:rsidRDefault="00B83E76" w:rsidP="00B83E76">
            <w:pPr>
              <w:snapToGrid w:val="0"/>
              <w:spacing w:after="0" w:line="240" w:lineRule="auto"/>
            </w:pPr>
            <w:proofErr w:type="spellStart"/>
            <w:r w:rsidRPr="00636756">
              <w:t>Kyonggi</w:t>
            </w:r>
            <w:proofErr w:type="spellEnd"/>
            <w:r w:rsidRPr="00636756">
              <w:t xml:space="preserve"> University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3998D6D5" w14:textId="5A4477A8" w:rsidR="00B83E76" w:rsidRPr="00981E51" w:rsidRDefault="00B83E76" w:rsidP="00B83E76">
            <w:pPr>
              <w:snapToGrid w:val="0"/>
              <w:spacing w:after="0" w:line="240" w:lineRule="auto"/>
            </w:pPr>
            <w:r w:rsidRPr="00981E51">
              <w:t xml:space="preserve">22.989v19.2.0 </w:t>
            </w:r>
            <w:r w:rsidRPr="005159F4">
              <w:t>Multiple concurrent mobility services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3776780E" w14:textId="686B4518" w:rsidR="00B83E76" w:rsidRPr="001D007B" w:rsidRDefault="000E0820" w:rsidP="00B83E7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highlight w:val="yellow"/>
                <w:lang w:val="fr-FR"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Agreed in drafting session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56E88049" w14:textId="77777777" w:rsidR="00B83E76" w:rsidRPr="005159F4" w:rsidRDefault="00B83E76" w:rsidP="00B83E7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83E76" w:rsidRPr="00745D37" w14:paraId="25F8658C" w14:textId="77777777" w:rsidTr="00FC340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27D24C4" w14:textId="6576E18D" w:rsidR="00B83E76" w:rsidRDefault="00B83E76" w:rsidP="00B83E76">
            <w:pPr>
              <w:pStyle w:val="Heading2"/>
              <w:rPr>
                <w:lang w:eastAsia="zh-CN"/>
              </w:rPr>
            </w:pPr>
            <w:r>
              <w:rPr>
                <w:lang w:eastAsia="zh-CN"/>
              </w:rPr>
              <w:t>FRMCS_Ph5 WID</w:t>
            </w:r>
          </w:p>
        </w:tc>
      </w:tr>
      <w:tr w:rsidR="00B83E76" w:rsidRPr="00A75C05" w14:paraId="22B116F8" w14:textId="77777777" w:rsidTr="00AA7A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DFF"/>
          </w:tcPr>
          <w:p w14:paraId="7270D500" w14:textId="77777777" w:rsidR="00B83E76" w:rsidRPr="00A75C05" w:rsidRDefault="00B83E76" w:rsidP="00B83E7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DFF"/>
          </w:tcPr>
          <w:p w14:paraId="6DA84E18" w14:textId="77777777" w:rsidR="00B83E76" w:rsidRPr="00CD74F4" w:rsidRDefault="00000000" w:rsidP="00B83E7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8" w:history="1">
              <w:r w:rsidR="00B83E76" w:rsidRPr="008D54F0">
                <w:rPr>
                  <w:rStyle w:val="Hyperlink"/>
                  <w:rFonts w:cs="Arial"/>
                </w:rPr>
                <w:t>S1-231113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DFF"/>
          </w:tcPr>
          <w:p w14:paraId="6CC8DA8A" w14:textId="77777777" w:rsidR="00B83E76" w:rsidRPr="00CD74F4" w:rsidRDefault="00B83E76" w:rsidP="00B83E7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DFF"/>
          </w:tcPr>
          <w:p w14:paraId="7074C8A8" w14:textId="77777777" w:rsidR="00B83E76" w:rsidRPr="00CD74F4" w:rsidRDefault="00B83E76" w:rsidP="00B83E76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4C3671">
              <w:t>New WID on FRMCS Phase 5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DFF"/>
          </w:tcPr>
          <w:p w14:paraId="4B42BDDB" w14:textId="441366EC" w:rsidR="00B83E76" w:rsidRPr="00A75C05" w:rsidRDefault="002F78B4" w:rsidP="00B83E7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to </w:t>
            </w:r>
            <w:r w:rsidRPr="00C2662C">
              <w:rPr>
                <w:rFonts w:eastAsia="Times New Roman"/>
                <w:szCs w:val="18"/>
                <w:lang w:eastAsia="ar-SA"/>
              </w:rPr>
              <w:t>S1-23163</w:t>
            </w:r>
            <w:r>
              <w:rPr>
                <w:rFonts w:eastAsia="Times New Roman"/>
                <w:szCs w:val="18"/>
                <w:lang w:eastAsia="ar-SA"/>
              </w:rPr>
              <w:t>4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DFF"/>
          </w:tcPr>
          <w:p w14:paraId="5A7A58E4" w14:textId="77777777" w:rsidR="00B83E76" w:rsidRPr="00A75C05" w:rsidRDefault="00B83E76" w:rsidP="00B83E7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78B4" w:rsidRPr="00A75C05" w14:paraId="50545024" w14:textId="77777777" w:rsidTr="00FC340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EF07F" w14:textId="74A79B90" w:rsidR="002F78B4" w:rsidRDefault="00B66C3E" w:rsidP="002F78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WID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D15A5" w14:textId="4A2778FE" w:rsidR="002F78B4" w:rsidRDefault="002F78B4" w:rsidP="002F78B4">
            <w:pPr>
              <w:snapToGrid w:val="0"/>
              <w:spacing w:after="0" w:line="240" w:lineRule="auto"/>
            </w:pPr>
            <w:r w:rsidRPr="00C2662C">
              <w:rPr>
                <w:rFonts w:eastAsia="Times New Roman"/>
                <w:szCs w:val="18"/>
                <w:lang w:eastAsia="ar-SA"/>
              </w:rPr>
              <w:t>S1-23163</w:t>
            </w:r>
            <w:r>
              <w:rPr>
                <w:rFonts w:eastAsia="Times New Roman"/>
                <w:szCs w:val="18"/>
                <w:lang w:eastAsia="ar-SA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44F28" w14:textId="0C27ACA2" w:rsidR="002F78B4" w:rsidRDefault="002F78B4" w:rsidP="002F78B4">
            <w:pPr>
              <w:snapToGrid w:val="0"/>
              <w:spacing w:after="0" w:line="240" w:lineRule="auto"/>
            </w:pPr>
            <w:r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D80E2" w14:textId="6916889C" w:rsidR="002F78B4" w:rsidRPr="004C3671" w:rsidRDefault="002F78B4" w:rsidP="002F78B4">
            <w:pPr>
              <w:snapToGrid w:val="0"/>
              <w:spacing w:after="0" w:line="240" w:lineRule="auto"/>
            </w:pPr>
            <w:r w:rsidRPr="004C3671">
              <w:t>New WID on FRMCS Phase 5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61F49" w14:textId="1B13FB50" w:rsidR="002F78B4" w:rsidRPr="00A75C05" w:rsidRDefault="002F78B4" w:rsidP="002F78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Open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B34C5" w14:textId="77777777" w:rsidR="002F78B4" w:rsidRPr="00A75C05" w:rsidRDefault="002F78B4" w:rsidP="002F78B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78B4" w:rsidRPr="00A75C05" w14:paraId="4D859731" w14:textId="77777777" w:rsidTr="00FC340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CAF065" w14:textId="77777777" w:rsidR="002F78B4" w:rsidRPr="0001090F" w:rsidRDefault="002F78B4" w:rsidP="002F78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090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755DC2" w14:textId="77777777" w:rsidR="002F78B4" w:rsidRPr="0001090F" w:rsidRDefault="00000000" w:rsidP="002F78B4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9" w:history="1">
              <w:r w:rsidR="002F78B4" w:rsidRPr="0001090F">
                <w:rPr>
                  <w:rStyle w:val="Hyperlink"/>
                  <w:rFonts w:cs="Arial"/>
                  <w:color w:val="auto"/>
                </w:rPr>
                <w:t>S1-231310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9ABA1D" w14:textId="77777777" w:rsidR="002F78B4" w:rsidRPr="0001090F" w:rsidRDefault="002F78B4" w:rsidP="002F78B4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1090F"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E2ADD2" w14:textId="77777777" w:rsidR="002F78B4" w:rsidRPr="0001090F" w:rsidRDefault="002F78B4" w:rsidP="002F78B4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01090F">
              <w:t>22.179v17.1.0 Usage of multi-talker control for Ad hoc Group Emergency Voice Communications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332F79" w14:textId="77777777" w:rsidR="002F78B4" w:rsidRPr="00D200C7" w:rsidRDefault="002F78B4" w:rsidP="002F78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200C7">
              <w:rPr>
                <w:rFonts w:eastAsia="Times New Roman" w:cs="Arial"/>
                <w:szCs w:val="18"/>
                <w:lang w:eastAsia="ar-SA"/>
              </w:rPr>
              <w:t>Revised to S1-231329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B11B29" w14:textId="77777777" w:rsidR="002F78B4" w:rsidRPr="00D200C7" w:rsidRDefault="002F78B4" w:rsidP="002F78B4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D200C7">
              <w:rPr>
                <w:rFonts w:eastAsia="Arial Unicode MS" w:cs="Arial"/>
                <w:i/>
                <w:szCs w:val="18"/>
                <w:lang w:eastAsia="ar-SA"/>
              </w:rPr>
              <w:t>Moved from 6.3</w:t>
            </w:r>
          </w:p>
          <w:p w14:paraId="085C0702" w14:textId="0F008B36" w:rsidR="002F78B4" w:rsidRPr="00D200C7" w:rsidRDefault="002F78B4" w:rsidP="002F78B4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D200C7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D200C7">
              <w:rPr>
                <w:noProof/>
              </w:rPr>
              <w:t xml:space="preserve">FRMCS_Ph5 </w:t>
            </w:r>
            <w:r w:rsidRPr="00D200C7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D200C7">
              <w:t>0076</w:t>
            </w:r>
            <w:r w:rsidRPr="00D200C7">
              <w:rPr>
                <w:rFonts w:eastAsia="Arial Unicode MS" w:cs="Arial"/>
                <w:i/>
                <w:szCs w:val="18"/>
                <w:lang w:eastAsia="ar-SA"/>
              </w:rPr>
              <w:t>R- Cat C</w:t>
            </w:r>
          </w:p>
        </w:tc>
      </w:tr>
      <w:tr w:rsidR="002F78B4" w:rsidRPr="00A75C05" w14:paraId="3E836026" w14:textId="77777777" w:rsidTr="00AA7A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DFF"/>
          </w:tcPr>
          <w:p w14:paraId="190606DF" w14:textId="77777777" w:rsidR="002F78B4" w:rsidRPr="0001090F" w:rsidRDefault="002F78B4" w:rsidP="002F78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090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DFF"/>
          </w:tcPr>
          <w:p w14:paraId="17426B36" w14:textId="77777777" w:rsidR="002F78B4" w:rsidRPr="0001090F" w:rsidRDefault="00000000" w:rsidP="002F78B4">
            <w:pPr>
              <w:snapToGrid w:val="0"/>
              <w:spacing w:after="0" w:line="240" w:lineRule="auto"/>
            </w:pPr>
            <w:hyperlink r:id="rId20" w:history="1">
              <w:r w:rsidR="002F78B4" w:rsidRPr="0001090F">
                <w:rPr>
                  <w:rStyle w:val="Hyperlink"/>
                  <w:rFonts w:cs="Arial"/>
                  <w:color w:val="auto"/>
                </w:rPr>
                <w:t>S1-231329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DFF"/>
          </w:tcPr>
          <w:p w14:paraId="6A17B40E" w14:textId="77777777" w:rsidR="002F78B4" w:rsidRPr="0001090F" w:rsidRDefault="002F78B4" w:rsidP="002F78B4">
            <w:pPr>
              <w:snapToGrid w:val="0"/>
              <w:spacing w:after="0" w:line="240" w:lineRule="auto"/>
            </w:pPr>
            <w:r w:rsidRPr="0001090F"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DFF"/>
          </w:tcPr>
          <w:p w14:paraId="2A637B31" w14:textId="77777777" w:rsidR="002F78B4" w:rsidRPr="0001090F" w:rsidRDefault="002F78B4" w:rsidP="002F78B4">
            <w:pPr>
              <w:snapToGrid w:val="0"/>
              <w:spacing w:after="0" w:line="240" w:lineRule="auto"/>
            </w:pPr>
            <w:r w:rsidRPr="0001090F">
              <w:t>22.179v17.1.0 Usage of multi-talker control for Ad hoc Group Emergency Voice Communications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DFF"/>
          </w:tcPr>
          <w:p w14:paraId="4579D52D" w14:textId="2E8FDAB9" w:rsidR="002F78B4" w:rsidRPr="00D200C7" w:rsidRDefault="00214135" w:rsidP="002F78B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Revised in </w:t>
            </w:r>
            <w:r w:rsidRPr="00C2662C">
              <w:rPr>
                <w:rFonts w:eastAsia="Times New Roman"/>
                <w:szCs w:val="18"/>
                <w:lang w:eastAsia="ar-SA"/>
              </w:rPr>
              <w:t>S1-23163</w:t>
            </w:r>
            <w:r>
              <w:rPr>
                <w:rFonts w:eastAsia="Times New Roman"/>
                <w:szCs w:val="18"/>
                <w:lang w:eastAsia="ar-SA"/>
              </w:rPr>
              <w:t>5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DFF"/>
          </w:tcPr>
          <w:p w14:paraId="6DF3F909" w14:textId="77777777" w:rsidR="002F78B4" w:rsidRPr="00D200C7" w:rsidRDefault="002F78B4" w:rsidP="002F78B4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D200C7">
              <w:rPr>
                <w:rFonts w:eastAsia="Arial Unicode MS" w:cs="Arial"/>
                <w:i/>
                <w:szCs w:val="18"/>
                <w:lang w:eastAsia="ar-SA"/>
              </w:rPr>
              <w:t>Moved from 6.3</w:t>
            </w:r>
          </w:p>
          <w:p w14:paraId="43A5B85E" w14:textId="415D8AC0" w:rsidR="002F78B4" w:rsidRPr="00D200C7" w:rsidRDefault="002F78B4" w:rsidP="002F78B4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D200C7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D200C7">
              <w:rPr>
                <w:i/>
                <w:noProof/>
              </w:rPr>
              <w:t xml:space="preserve">FRMCS_Ph5 </w:t>
            </w:r>
            <w:r w:rsidRPr="00D200C7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D200C7">
              <w:rPr>
                <w:i/>
              </w:rPr>
              <w:t>0076</w:t>
            </w:r>
            <w:r w:rsidRPr="00D200C7">
              <w:rPr>
                <w:rFonts w:eastAsia="Arial Unicode MS" w:cs="Arial"/>
                <w:i/>
                <w:szCs w:val="18"/>
                <w:lang w:eastAsia="ar-SA"/>
              </w:rPr>
              <w:t>R- Cat C</w:t>
            </w:r>
          </w:p>
          <w:p w14:paraId="3295F922" w14:textId="77777777" w:rsidR="002F78B4" w:rsidRPr="00D200C7" w:rsidRDefault="002F78B4" w:rsidP="002F78B4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200C7">
              <w:rPr>
                <w:rFonts w:eastAsia="Arial Unicode MS" w:cs="Arial"/>
                <w:szCs w:val="18"/>
                <w:lang w:eastAsia="ar-SA"/>
              </w:rPr>
              <w:t>Revision of S1-231310.</w:t>
            </w:r>
          </w:p>
        </w:tc>
      </w:tr>
      <w:tr w:rsidR="00214135" w:rsidRPr="00A75C05" w14:paraId="0CC4EEB6" w14:textId="77777777" w:rsidTr="00AA7A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761CAA9F" w14:textId="6720736D" w:rsidR="00214135" w:rsidRPr="0001090F" w:rsidRDefault="00214135" w:rsidP="002141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44CA98E3" w14:textId="6E07D749" w:rsidR="00214135" w:rsidRDefault="00214135" w:rsidP="00214135">
            <w:pPr>
              <w:snapToGrid w:val="0"/>
              <w:spacing w:after="0" w:line="240" w:lineRule="auto"/>
            </w:pPr>
            <w:r w:rsidRPr="00C2662C">
              <w:rPr>
                <w:rFonts w:eastAsia="Times New Roman"/>
                <w:szCs w:val="18"/>
                <w:lang w:eastAsia="ar-SA"/>
              </w:rPr>
              <w:t>S1-23163</w:t>
            </w:r>
            <w:r>
              <w:rPr>
                <w:rFonts w:eastAsia="Times New Roman"/>
                <w:szCs w:val="18"/>
                <w:lang w:eastAsia="ar-SA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2B581183" w14:textId="23BD0F07" w:rsidR="00214135" w:rsidRPr="0001090F" w:rsidRDefault="00214135" w:rsidP="00214135">
            <w:pPr>
              <w:snapToGrid w:val="0"/>
              <w:spacing w:after="0" w:line="240" w:lineRule="auto"/>
            </w:pPr>
            <w:r w:rsidRPr="0001090F">
              <w:t>UIC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6CA48848" w14:textId="26F640CF" w:rsidR="00214135" w:rsidRPr="0001090F" w:rsidRDefault="00214135" w:rsidP="00214135">
            <w:pPr>
              <w:snapToGrid w:val="0"/>
              <w:spacing w:after="0" w:line="240" w:lineRule="auto"/>
            </w:pPr>
            <w:r w:rsidRPr="0001090F">
              <w:t>22.179v17.1.0 Usage of multi-talker control for Ad hoc Group Emergency Voice Communications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7F0D2D1C" w14:textId="76469ED4" w:rsidR="00214135" w:rsidRPr="00D200C7" w:rsidRDefault="000E0820" w:rsidP="002141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Agreed in drafting session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A00"/>
          </w:tcPr>
          <w:p w14:paraId="37888E39" w14:textId="77777777" w:rsidR="00214135" w:rsidRPr="00D200C7" w:rsidRDefault="00214135" w:rsidP="00214135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214135" w:rsidRPr="00745D37" w14:paraId="5A90E402" w14:textId="77777777" w:rsidTr="00DF394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64CC791" w14:textId="6CB13583" w:rsidR="00214135" w:rsidRPr="00E93093" w:rsidRDefault="00214135" w:rsidP="00214135">
            <w:pPr>
              <w:pStyle w:val="Heading1"/>
              <w:rPr>
                <w:lang w:val="en-US"/>
              </w:rPr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214135" w:rsidRPr="00B209E2" w14:paraId="5A64BC4D" w14:textId="77777777" w:rsidTr="001C31C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AC426" w14:textId="77777777" w:rsidR="00214135" w:rsidRPr="005159F4" w:rsidRDefault="00214135" w:rsidP="002141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39E39" w14:textId="3D156C1B" w:rsidR="00214135" w:rsidRPr="00C2662C" w:rsidRDefault="00214135" w:rsidP="0021413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2662C">
              <w:rPr>
                <w:rFonts w:eastAsia="Times New Roman"/>
                <w:szCs w:val="18"/>
                <w:lang w:eastAsia="ar-SA"/>
              </w:rPr>
              <w:t>S1-23163</w:t>
            </w:r>
            <w:r>
              <w:rPr>
                <w:rFonts w:eastAsia="Times New Roman"/>
                <w:szCs w:val="18"/>
                <w:lang w:eastAsia="ar-SA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9E84A" w14:textId="77777777" w:rsidR="00214135" w:rsidRPr="005159F4" w:rsidRDefault="00214135" w:rsidP="0021413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15B30" w14:textId="77777777" w:rsidR="00214135" w:rsidRPr="005159F4" w:rsidRDefault="00214135" w:rsidP="0021413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42763" w14:textId="77777777" w:rsidR="00214135" w:rsidRPr="005159F4" w:rsidRDefault="00214135" w:rsidP="002141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7F0FB" w14:textId="77777777" w:rsidR="00214135" w:rsidRPr="005159F4" w:rsidRDefault="00214135" w:rsidP="0021413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14135" w:rsidRPr="00B209E2" w14:paraId="7334DB0C" w14:textId="77777777" w:rsidTr="001C31C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55138" w14:textId="77777777" w:rsidR="00214135" w:rsidRPr="005159F4" w:rsidRDefault="00214135" w:rsidP="002141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97AB4" w14:textId="2D307DDE" w:rsidR="00214135" w:rsidRPr="00C2662C" w:rsidRDefault="00214135" w:rsidP="0021413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2662C">
              <w:rPr>
                <w:rFonts w:eastAsia="Times New Roman"/>
                <w:szCs w:val="18"/>
                <w:lang w:eastAsia="ar-SA"/>
              </w:rPr>
              <w:t>S1-23163</w:t>
            </w:r>
            <w:r>
              <w:rPr>
                <w:rFonts w:eastAsia="Times New Roman"/>
                <w:szCs w:val="18"/>
                <w:lang w:eastAsia="ar-SA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52F6C" w14:textId="77777777" w:rsidR="00214135" w:rsidRPr="005159F4" w:rsidRDefault="00214135" w:rsidP="0021413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90885" w14:textId="77777777" w:rsidR="00214135" w:rsidRPr="005159F4" w:rsidRDefault="00214135" w:rsidP="0021413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89853" w14:textId="77777777" w:rsidR="00214135" w:rsidRPr="005159F4" w:rsidRDefault="00214135" w:rsidP="002141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8A954" w14:textId="77777777" w:rsidR="00214135" w:rsidRPr="005159F4" w:rsidRDefault="00214135" w:rsidP="0021413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14135" w:rsidRPr="00B209E2" w14:paraId="77D18E86" w14:textId="77777777" w:rsidTr="001C31C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FA94A" w14:textId="77777777" w:rsidR="00214135" w:rsidRPr="005159F4" w:rsidRDefault="00214135" w:rsidP="002141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E3247" w14:textId="2E9B1E0E" w:rsidR="00214135" w:rsidRPr="00C2662C" w:rsidRDefault="00214135" w:rsidP="0021413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2662C">
              <w:rPr>
                <w:rFonts w:eastAsia="Times New Roman"/>
                <w:szCs w:val="18"/>
                <w:lang w:eastAsia="ar-SA"/>
              </w:rPr>
              <w:t>S1-23163</w:t>
            </w:r>
            <w:r>
              <w:rPr>
                <w:rFonts w:eastAsia="Times New Roman"/>
                <w:szCs w:val="18"/>
                <w:lang w:eastAsia="ar-SA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BC90C" w14:textId="77777777" w:rsidR="00214135" w:rsidRPr="005159F4" w:rsidRDefault="00214135" w:rsidP="0021413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CC9D9" w14:textId="77777777" w:rsidR="00214135" w:rsidRPr="005159F4" w:rsidRDefault="00214135" w:rsidP="0021413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8404E" w14:textId="77777777" w:rsidR="00214135" w:rsidRPr="005159F4" w:rsidRDefault="00214135" w:rsidP="002141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7CC33" w14:textId="77777777" w:rsidR="00214135" w:rsidRPr="005159F4" w:rsidRDefault="00214135" w:rsidP="0021413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14135" w:rsidRPr="00B209E2" w14:paraId="59CB86C5" w14:textId="77777777" w:rsidTr="001C31C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81F44" w14:textId="77777777" w:rsidR="00214135" w:rsidRPr="005159F4" w:rsidRDefault="00214135" w:rsidP="002141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4557D" w14:textId="6D615FEC" w:rsidR="00214135" w:rsidRPr="00C2662C" w:rsidRDefault="00214135" w:rsidP="0021413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2662C">
              <w:rPr>
                <w:rFonts w:eastAsia="Times New Roman"/>
                <w:szCs w:val="18"/>
                <w:lang w:eastAsia="ar-SA"/>
              </w:rPr>
              <w:t>S1-23163</w:t>
            </w:r>
            <w:r>
              <w:rPr>
                <w:rFonts w:eastAsia="Times New Roman"/>
                <w:szCs w:val="18"/>
                <w:lang w:eastAsia="ar-SA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05175" w14:textId="77777777" w:rsidR="00214135" w:rsidRPr="005159F4" w:rsidRDefault="00214135" w:rsidP="0021413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1E66C" w14:textId="77777777" w:rsidR="00214135" w:rsidRPr="005159F4" w:rsidRDefault="00214135" w:rsidP="0021413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18CCF" w14:textId="77777777" w:rsidR="00214135" w:rsidRPr="005159F4" w:rsidRDefault="00214135" w:rsidP="0021413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3B74C" w14:textId="77777777" w:rsidR="00214135" w:rsidRPr="005159F4" w:rsidRDefault="00214135" w:rsidP="0021413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14135" w:rsidRPr="00745D37" w14:paraId="53FC87AF" w14:textId="77777777" w:rsidTr="001C31C5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667B7A2" w14:textId="1AFCA44F" w:rsidR="00214135" w:rsidRPr="00745D37" w:rsidRDefault="00214135" w:rsidP="00214135">
            <w:pPr>
              <w:pStyle w:val="Heading1"/>
              <w:rPr>
                <w:lang w:val="en-US"/>
              </w:rPr>
            </w:pPr>
            <w:r>
              <w:t>Summary of drafting session</w:t>
            </w:r>
          </w:p>
        </w:tc>
      </w:tr>
      <w:tr w:rsidR="00214135" w:rsidRPr="00AA7BD2" w14:paraId="5025F686" w14:textId="77777777" w:rsidTr="00DF394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517D992" w14:textId="77777777" w:rsidR="00214135" w:rsidRDefault="00214135" w:rsidP="00214135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14:paraId="7B050BE4" w14:textId="084D61D6" w:rsidR="00214135" w:rsidRPr="00894FB0" w:rsidRDefault="00214135" w:rsidP="00214135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</w:t>
            </w:r>
            <w:r w:rsidR="00816B47">
              <w:rPr>
                <w:rFonts w:eastAsia="Arial Unicode MS" w:cs="Arial"/>
                <w:i/>
                <w:szCs w:val="18"/>
              </w:rPr>
              <w:t>:</w:t>
            </w:r>
            <w:r>
              <w:rPr>
                <w:rFonts w:eastAsia="Arial Unicode MS" w:cs="Arial"/>
                <w:i/>
                <w:szCs w:val="18"/>
              </w:rPr>
              <w:t xml:space="preserve"> </w:t>
            </w:r>
          </w:p>
          <w:p w14:paraId="0BA62D68" w14:textId="0F587B18" w:rsidR="00214135" w:rsidRDefault="00934534" w:rsidP="00214135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For proposal to add Smart Station requirements</w:t>
            </w:r>
            <w:r w:rsidR="00214135"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to 22.989, it was discussed whether they are MCX requirements. It was agreed that the Smart Station requirements would be on FRMCS and not on </w:t>
            </w:r>
            <w:proofErr w:type="gramStart"/>
            <w:r>
              <w:rPr>
                <w:rFonts w:eastAsia="Arial Unicode MS" w:cs="Arial"/>
                <w:i/>
                <w:szCs w:val="18"/>
                <w:lang w:eastAsia="ko-KR"/>
              </w:rPr>
              <w:t>MCX</w:t>
            </w:r>
            <w:proofErr w:type="gramEnd"/>
          </w:p>
          <w:p w14:paraId="0128A0C3" w14:textId="239E8F90" w:rsidR="00214135" w:rsidRPr="00894FB0" w:rsidRDefault="00934534" w:rsidP="00214135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For the draft WID, it was commented that the objectives need to cover the scope clearly and not be open ended</w:t>
            </w:r>
          </w:p>
          <w:p w14:paraId="6FE21AAB" w14:textId="4B46ED29" w:rsidR="00214135" w:rsidRPr="00934534" w:rsidRDefault="00214135" w:rsidP="0021413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14135" w:rsidRPr="00B04844" w14:paraId="3BAC9F63" w14:textId="77777777" w:rsidTr="00DF3949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049DFAD6" w14:textId="21C7C92B" w:rsidR="00214135" w:rsidRPr="00F45489" w:rsidRDefault="00214135" w:rsidP="00214135">
            <w:pPr>
              <w:pStyle w:val="Heading1"/>
            </w:pPr>
            <w:bookmarkStart w:id="8" w:name="_Toc316030641"/>
            <w:bookmarkStart w:id="9" w:name="_Toc324137383"/>
            <w:bookmarkStart w:id="10" w:name="_Toc331152547"/>
            <w:bookmarkStart w:id="11" w:name="_Toc378052474"/>
            <w:bookmarkStart w:id="12" w:name="_Toc387990783"/>
            <w:bookmarkStart w:id="13" w:name="_Toc395595534"/>
            <w:bookmarkStart w:id="14" w:name="_Toc414625515"/>
            <w:r w:rsidRPr="00F45489">
              <w:t>Close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</w:tc>
      </w:tr>
    </w:tbl>
    <w:p w14:paraId="2ECE7086" w14:textId="77777777" w:rsidR="007F07EB" w:rsidRDefault="007F07EB" w:rsidP="00592927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B44B6" w14:textId="77777777" w:rsidR="00E03367" w:rsidRDefault="00E03367" w:rsidP="002E015E">
      <w:pPr>
        <w:spacing w:after="0" w:line="240" w:lineRule="auto"/>
      </w:pPr>
      <w:r>
        <w:separator/>
      </w:r>
    </w:p>
  </w:endnote>
  <w:endnote w:type="continuationSeparator" w:id="0">
    <w:p w14:paraId="39F2F5BD" w14:textId="77777777" w:rsidR="00E03367" w:rsidRDefault="00E03367" w:rsidP="002E015E">
      <w:pPr>
        <w:spacing w:after="0" w:line="240" w:lineRule="auto"/>
      </w:pPr>
      <w:r>
        <w:continuationSeparator/>
      </w:r>
    </w:p>
  </w:endnote>
  <w:endnote w:type="continuationNotice" w:id="1">
    <w:p w14:paraId="3E77223A" w14:textId="77777777" w:rsidR="00E03367" w:rsidRDefault="00E033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panose1 w:val="020B0604020202020204"/>
    <w:charset w:val="00"/>
    <w:family w:val="roman"/>
    <w:pitch w:val="default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panose1 w:val="020B0604020202020204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12F23" w14:textId="77777777" w:rsidR="00E03367" w:rsidRDefault="00E03367" w:rsidP="002E015E">
      <w:pPr>
        <w:spacing w:after="0" w:line="240" w:lineRule="auto"/>
      </w:pPr>
      <w:r>
        <w:separator/>
      </w:r>
    </w:p>
  </w:footnote>
  <w:footnote w:type="continuationSeparator" w:id="0">
    <w:p w14:paraId="5225A374" w14:textId="77777777" w:rsidR="00E03367" w:rsidRDefault="00E03367" w:rsidP="002E015E">
      <w:pPr>
        <w:spacing w:after="0" w:line="240" w:lineRule="auto"/>
      </w:pPr>
      <w:r>
        <w:continuationSeparator/>
      </w:r>
    </w:p>
  </w:footnote>
  <w:footnote w:type="continuationNotice" w:id="1">
    <w:p w14:paraId="571061A6" w14:textId="77777777" w:rsidR="00E03367" w:rsidRDefault="00E0336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DBCCC1DA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8774245">
    <w:abstractNumId w:val="7"/>
    <w:lvlOverride w:ilvl="0">
      <w:startOverride w:val="1"/>
    </w:lvlOverride>
  </w:num>
  <w:num w:numId="2" w16cid:durableId="1121416245">
    <w:abstractNumId w:val="6"/>
  </w:num>
  <w:num w:numId="3" w16cid:durableId="831680715">
    <w:abstractNumId w:val="5"/>
  </w:num>
  <w:num w:numId="4" w16cid:durableId="343481139">
    <w:abstractNumId w:val="4"/>
  </w:num>
  <w:num w:numId="5" w16cid:durableId="1835025076">
    <w:abstractNumId w:val="3"/>
    <w:lvlOverride w:ilvl="0">
      <w:startOverride w:val="1"/>
    </w:lvlOverride>
  </w:num>
  <w:num w:numId="6" w16cid:durableId="1813446716">
    <w:abstractNumId w:val="2"/>
    <w:lvlOverride w:ilvl="0">
      <w:startOverride w:val="1"/>
    </w:lvlOverride>
  </w:num>
  <w:num w:numId="7" w16cid:durableId="1763066738">
    <w:abstractNumId w:val="1"/>
    <w:lvlOverride w:ilvl="0">
      <w:startOverride w:val="1"/>
    </w:lvlOverride>
  </w:num>
  <w:num w:numId="8" w16cid:durableId="471294544">
    <w:abstractNumId w:val="0"/>
    <w:lvlOverride w:ilvl="0">
      <w:startOverride w:val="1"/>
    </w:lvlOverride>
  </w:num>
  <w:num w:numId="9" w16cid:durableId="1102649842">
    <w:abstractNumId w:val="14"/>
  </w:num>
  <w:num w:numId="10" w16cid:durableId="1269384601">
    <w:abstractNumId w:val="12"/>
  </w:num>
  <w:num w:numId="11" w16cid:durableId="1379279494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17884811">
    <w:abstractNumId w:val="8"/>
  </w:num>
  <w:num w:numId="13" w16cid:durableId="637955078">
    <w:abstractNumId w:val="13"/>
  </w:num>
  <w:num w:numId="14" w16cid:durableId="604194602">
    <w:abstractNumId w:val="16"/>
  </w:num>
  <w:num w:numId="15" w16cid:durableId="762916840">
    <w:abstractNumId w:val="15"/>
  </w:num>
  <w:num w:numId="16" w16cid:durableId="1888296324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48352905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4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45B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6FD"/>
    <w:rsid w:val="0006090D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2BD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BF"/>
    <w:rsid w:val="000846E8"/>
    <w:rsid w:val="00085435"/>
    <w:rsid w:val="00085677"/>
    <w:rsid w:val="00085D73"/>
    <w:rsid w:val="000861C7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1C8C"/>
    <w:rsid w:val="000B2ABF"/>
    <w:rsid w:val="000B2F44"/>
    <w:rsid w:val="000B3063"/>
    <w:rsid w:val="000B3677"/>
    <w:rsid w:val="000B3783"/>
    <w:rsid w:val="000B384B"/>
    <w:rsid w:val="000B4353"/>
    <w:rsid w:val="000B4D89"/>
    <w:rsid w:val="000B52D5"/>
    <w:rsid w:val="000B5445"/>
    <w:rsid w:val="000B55BC"/>
    <w:rsid w:val="000B569A"/>
    <w:rsid w:val="000B570C"/>
    <w:rsid w:val="000B6999"/>
    <w:rsid w:val="000B6F76"/>
    <w:rsid w:val="000B7247"/>
    <w:rsid w:val="000C076F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20"/>
    <w:rsid w:val="000E08D8"/>
    <w:rsid w:val="000E0DA0"/>
    <w:rsid w:val="000E105A"/>
    <w:rsid w:val="000E155A"/>
    <w:rsid w:val="000E164A"/>
    <w:rsid w:val="000E1F48"/>
    <w:rsid w:val="000E2CEF"/>
    <w:rsid w:val="000E2EA7"/>
    <w:rsid w:val="000E30C4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064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48C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AB1"/>
    <w:rsid w:val="00122CB5"/>
    <w:rsid w:val="00122D03"/>
    <w:rsid w:val="00122DDC"/>
    <w:rsid w:val="00123E92"/>
    <w:rsid w:val="00124CB1"/>
    <w:rsid w:val="001251DB"/>
    <w:rsid w:val="00125702"/>
    <w:rsid w:val="001261C9"/>
    <w:rsid w:val="0012732F"/>
    <w:rsid w:val="001276EC"/>
    <w:rsid w:val="00127901"/>
    <w:rsid w:val="00130E6A"/>
    <w:rsid w:val="00130EDE"/>
    <w:rsid w:val="00132467"/>
    <w:rsid w:val="0013246A"/>
    <w:rsid w:val="00132955"/>
    <w:rsid w:val="0013472C"/>
    <w:rsid w:val="00134744"/>
    <w:rsid w:val="00135CF0"/>
    <w:rsid w:val="00136607"/>
    <w:rsid w:val="00136C27"/>
    <w:rsid w:val="00137177"/>
    <w:rsid w:val="0013726E"/>
    <w:rsid w:val="00137865"/>
    <w:rsid w:val="00140106"/>
    <w:rsid w:val="001409B8"/>
    <w:rsid w:val="001424EA"/>
    <w:rsid w:val="0014256F"/>
    <w:rsid w:val="001439B8"/>
    <w:rsid w:val="00143AD3"/>
    <w:rsid w:val="00143E33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74A1"/>
    <w:rsid w:val="001574E4"/>
    <w:rsid w:val="00157764"/>
    <w:rsid w:val="001600A2"/>
    <w:rsid w:val="00160AC8"/>
    <w:rsid w:val="00160F0E"/>
    <w:rsid w:val="00162C1C"/>
    <w:rsid w:val="00162E90"/>
    <w:rsid w:val="00163AB2"/>
    <w:rsid w:val="00164162"/>
    <w:rsid w:val="00164344"/>
    <w:rsid w:val="001644D2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67FD0"/>
    <w:rsid w:val="00171C7C"/>
    <w:rsid w:val="00172A42"/>
    <w:rsid w:val="00172B1D"/>
    <w:rsid w:val="00172CB9"/>
    <w:rsid w:val="00172F72"/>
    <w:rsid w:val="00173B53"/>
    <w:rsid w:val="00174CEC"/>
    <w:rsid w:val="00175565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33DB"/>
    <w:rsid w:val="00183C0C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0F5"/>
    <w:rsid w:val="00192529"/>
    <w:rsid w:val="001926A6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4F3B"/>
    <w:rsid w:val="001A5ACC"/>
    <w:rsid w:val="001A5FF0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89C"/>
    <w:rsid w:val="001C0119"/>
    <w:rsid w:val="001C08D6"/>
    <w:rsid w:val="001C0D56"/>
    <w:rsid w:val="001C15D6"/>
    <w:rsid w:val="001C184B"/>
    <w:rsid w:val="001C2412"/>
    <w:rsid w:val="001C26AB"/>
    <w:rsid w:val="001C29C3"/>
    <w:rsid w:val="001C31C5"/>
    <w:rsid w:val="001C36E8"/>
    <w:rsid w:val="001C37E3"/>
    <w:rsid w:val="001C3856"/>
    <w:rsid w:val="001C3B51"/>
    <w:rsid w:val="001C4876"/>
    <w:rsid w:val="001C55D8"/>
    <w:rsid w:val="001C56C5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B5D"/>
    <w:rsid w:val="001E1EF1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B25"/>
    <w:rsid w:val="001E5BD1"/>
    <w:rsid w:val="001E5C57"/>
    <w:rsid w:val="001E69A0"/>
    <w:rsid w:val="001E69A1"/>
    <w:rsid w:val="001E6ED4"/>
    <w:rsid w:val="001E715A"/>
    <w:rsid w:val="001E7FC4"/>
    <w:rsid w:val="001F07D9"/>
    <w:rsid w:val="001F10D2"/>
    <w:rsid w:val="001F111B"/>
    <w:rsid w:val="001F1292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1141"/>
    <w:rsid w:val="002011D3"/>
    <w:rsid w:val="0020137F"/>
    <w:rsid w:val="00201FD3"/>
    <w:rsid w:val="0020248E"/>
    <w:rsid w:val="002031E7"/>
    <w:rsid w:val="0020328A"/>
    <w:rsid w:val="00203972"/>
    <w:rsid w:val="002042D0"/>
    <w:rsid w:val="0020434E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135"/>
    <w:rsid w:val="00214746"/>
    <w:rsid w:val="00214B54"/>
    <w:rsid w:val="00214D1E"/>
    <w:rsid w:val="002152F3"/>
    <w:rsid w:val="002153DD"/>
    <w:rsid w:val="002155B5"/>
    <w:rsid w:val="00215CE9"/>
    <w:rsid w:val="00216121"/>
    <w:rsid w:val="002164F7"/>
    <w:rsid w:val="00217E05"/>
    <w:rsid w:val="00220C8D"/>
    <w:rsid w:val="00220E17"/>
    <w:rsid w:val="0022171D"/>
    <w:rsid w:val="002218CB"/>
    <w:rsid w:val="00221A12"/>
    <w:rsid w:val="00221CBC"/>
    <w:rsid w:val="002230A2"/>
    <w:rsid w:val="00223B7D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612A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380"/>
    <w:rsid w:val="002833BF"/>
    <w:rsid w:val="0028374B"/>
    <w:rsid w:val="00283C4F"/>
    <w:rsid w:val="00284125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D51"/>
    <w:rsid w:val="002B3E78"/>
    <w:rsid w:val="002B4959"/>
    <w:rsid w:val="002B58A5"/>
    <w:rsid w:val="002B58FA"/>
    <w:rsid w:val="002B5A26"/>
    <w:rsid w:val="002B5B90"/>
    <w:rsid w:val="002B5B9E"/>
    <w:rsid w:val="002B697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811"/>
    <w:rsid w:val="002F78B4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341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CC6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457B"/>
    <w:rsid w:val="0037516B"/>
    <w:rsid w:val="00375682"/>
    <w:rsid w:val="00375CC0"/>
    <w:rsid w:val="00376886"/>
    <w:rsid w:val="00376AAA"/>
    <w:rsid w:val="00376C7A"/>
    <w:rsid w:val="00376E96"/>
    <w:rsid w:val="00376EC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B55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3E57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E09A1"/>
    <w:rsid w:val="003E0ED2"/>
    <w:rsid w:val="003E107A"/>
    <w:rsid w:val="003E1829"/>
    <w:rsid w:val="003E1A71"/>
    <w:rsid w:val="003E1CF2"/>
    <w:rsid w:val="003E27E6"/>
    <w:rsid w:val="003E357E"/>
    <w:rsid w:val="003E3791"/>
    <w:rsid w:val="003E37E8"/>
    <w:rsid w:val="003E395D"/>
    <w:rsid w:val="003E4A9E"/>
    <w:rsid w:val="003E4E9F"/>
    <w:rsid w:val="003E52D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1471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430"/>
    <w:rsid w:val="00411C35"/>
    <w:rsid w:val="00411CEE"/>
    <w:rsid w:val="00412359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594"/>
    <w:rsid w:val="00416C9E"/>
    <w:rsid w:val="0041741F"/>
    <w:rsid w:val="00417B17"/>
    <w:rsid w:val="00420C51"/>
    <w:rsid w:val="00420E58"/>
    <w:rsid w:val="00420E68"/>
    <w:rsid w:val="0042180B"/>
    <w:rsid w:val="00421974"/>
    <w:rsid w:val="00421A25"/>
    <w:rsid w:val="00421AC9"/>
    <w:rsid w:val="00421D7C"/>
    <w:rsid w:val="00421EEA"/>
    <w:rsid w:val="0042292C"/>
    <w:rsid w:val="004234C3"/>
    <w:rsid w:val="00424916"/>
    <w:rsid w:val="00425C20"/>
    <w:rsid w:val="00425D84"/>
    <w:rsid w:val="00426237"/>
    <w:rsid w:val="004279A1"/>
    <w:rsid w:val="004304A7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BE9"/>
    <w:rsid w:val="00437D0F"/>
    <w:rsid w:val="00440C18"/>
    <w:rsid w:val="0044133E"/>
    <w:rsid w:val="00441941"/>
    <w:rsid w:val="00441A0B"/>
    <w:rsid w:val="00441F87"/>
    <w:rsid w:val="004423D4"/>
    <w:rsid w:val="004424A8"/>
    <w:rsid w:val="00442FD0"/>
    <w:rsid w:val="0044424A"/>
    <w:rsid w:val="00444322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669"/>
    <w:rsid w:val="004557BB"/>
    <w:rsid w:val="004560FB"/>
    <w:rsid w:val="00456C6F"/>
    <w:rsid w:val="00456DED"/>
    <w:rsid w:val="00456FA0"/>
    <w:rsid w:val="00457575"/>
    <w:rsid w:val="0045774A"/>
    <w:rsid w:val="00460420"/>
    <w:rsid w:val="0046085B"/>
    <w:rsid w:val="00461077"/>
    <w:rsid w:val="00461D1A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99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1474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DE8"/>
    <w:rsid w:val="004F7420"/>
    <w:rsid w:val="004F77C1"/>
    <w:rsid w:val="00500042"/>
    <w:rsid w:val="00500281"/>
    <w:rsid w:val="005005C9"/>
    <w:rsid w:val="005010C3"/>
    <w:rsid w:val="00501162"/>
    <w:rsid w:val="005011BD"/>
    <w:rsid w:val="005024F1"/>
    <w:rsid w:val="00502843"/>
    <w:rsid w:val="005028C0"/>
    <w:rsid w:val="00502C95"/>
    <w:rsid w:val="00503B70"/>
    <w:rsid w:val="00503E9E"/>
    <w:rsid w:val="00504832"/>
    <w:rsid w:val="00504ADD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3378"/>
    <w:rsid w:val="005133A1"/>
    <w:rsid w:val="005145C5"/>
    <w:rsid w:val="00514715"/>
    <w:rsid w:val="00514AAC"/>
    <w:rsid w:val="00514B7E"/>
    <w:rsid w:val="00514F56"/>
    <w:rsid w:val="00515079"/>
    <w:rsid w:val="005153D9"/>
    <w:rsid w:val="005159F4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1B68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C4E"/>
    <w:rsid w:val="005635C8"/>
    <w:rsid w:val="00564095"/>
    <w:rsid w:val="00564EEE"/>
    <w:rsid w:val="00565CBE"/>
    <w:rsid w:val="005668E1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4594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6A0"/>
    <w:rsid w:val="00580740"/>
    <w:rsid w:val="00580884"/>
    <w:rsid w:val="00581289"/>
    <w:rsid w:val="00581324"/>
    <w:rsid w:val="005817B8"/>
    <w:rsid w:val="00583723"/>
    <w:rsid w:val="00583781"/>
    <w:rsid w:val="00583D24"/>
    <w:rsid w:val="00583E08"/>
    <w:rsid w:val="00583F0D"/>
    <w:rsid w:val="00583F8F"/>
    <w:rsid w:val="00583FCE"/>
    <w:rsid w:val="005840E3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634"/>
    <w:rsid w:val="00592927"/>
    <w:rsid w:val="00592982"/>
    <w:rsid w:val="00592E8C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461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2BC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41D"/>
    <w:rsid w:val="005D59CC"/>
    <w:rsid w:val="005D5C9F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6194"/>
    <w:rsid w:val="0063636C"/>
    <w:rsid w:val="00636756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558F"/>
    <w:rsid w:val="00645889"/>
    <w:rsid w:val="00645C2F"/>
    <w:rsid w:val="00646323"/>
    <w:rsid w:val="0064685F"/>
    <w:rsid w:val="0064773D"/>
    <w:rsid w:val="00647B5C"/>
    <w:rsid w:val="00647D68"/>
    <w:rsid w:val="00647F28"/>
    <w:rsid w:val="006501E6"/>
    <w:rsid w:val="00650407"/>
    <w:rsid w:val="00650C1C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627"/>
    <w:rsid w:val="006614FC"/>
    <w:rsid w:val="00661B4C"/>
    <w:rsid w:val="00661DC5"/>
    <w:rsid w:val="00662705"/>
    <w:rsid w:val="00662A14"/>
    <w:rsid w:val="0066365C"/>
    <w:rsid w:val="00663866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67364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A41"/>
    <w:rsid w:val="006761FD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D48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567"/>
    <w:rsid w:val="0069067D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88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3EEF"/>
    <w:rsid w:val="006A40F8"/>
    <w:rsid w:val="006A4115"/>
    <w:rsid w:val="006A47B6"/>
    <w:rsid w:val="006A5031"/>
    <w:rsid w:val="006A5193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D96"/>
    <w:rsid w:val="006D12FD"/>
    <w:rsid w:val="006D1381"/>
    <w:rsid w:val="006D13CE"/>
    <w:rsid w:val="006D13ED"/>
    <w:rsid w:val="006D1738"/>
    <w:rsid w:val="006D285D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8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6A65"/>
    <w:rsid w:val="007076A0"/>
    <w:rsid w:val="00707A56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53B"/>
    <w:rsid w:val="007315AD"/>
    <w:rsid w:val="00731CA0"/>
    <w:rsid w:val="007320F1"/>
    <w:rsid w:val="00732390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5CC"/>
    <w:rsid w:val="00751AB5"/>
    <w:rsid w:val="00751B34"/>
    <w:rsid w:val="00752605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FDA"/>
    <w:rsid w:val="007670A1"/>
    <w:rsid w:val="007677E7"/>
    <w:rsid w:val="00767C30"/>
    <w:rsid w:val="007702E5"/>
    <w:rsid w:val="0077046D"/>
    <w:rsid w:val="007706C4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57F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0DAE"/>
    <w:rsid w:val="007B120B"/>
    <w:rsid w:val="007B1C61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76D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5920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B47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66E1"/>
    <w:rsid w:val="00836ABB"/>
    <w:rsid w:val="00836D4A"/>
    <w:rsid w:val="00837B2C"/>
    <w:rsid w:val="00840957"/>
    <w:rsid w:val="00840AF7"/>
    <w:rsid w:val="00840B91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A38"/>
    <w:rsid w:val="00865D47"/>
    <w:rsid w:val="00865DF9"/>
    <w:rsid w:val="00866889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3E6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A00FF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00B8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330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1EE9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214"/>
    <w:rsid w:val="008F1A01"/>
    <w:rsid w:val="008F2298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676"/>
    <w:rsid w:val="00913A96"/>
    <w:rsid w:val="0091431D"/>
    <w:rsid w:val="0091437F"/>
    <w:rsid w:val="00915330"/>
    <w:rsid w:val="00915421"/>
    <w:rsid w:val="00915539"/>
    <w:rsid w:val="00915FDF"/>
    <w:rsid w:val="0091609E"/>
    <w:rsid w:val="009169FA"/>
    <w:rsid w:val="00916BDD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B34"/>
    <w:rsid w:val="00933044"/>
    <w:rsid w:val="009334A9"/>
    <w:rsid w:val="0093359A"/>
    <w:rsid w:val="00934038"/>
    <w:rsid w:val="009341A6"/>
    <w:rsid w:val="00934534"/>
    <w:rsid w:val="00934746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DDD"/>
    <w:rsid w:val="00943475"/>
    <w:rsid w:val="00943B36"/>
    <w:rsid w:val="0094402D"/>
    <w:rsid w:val="00944A8F"/>
    <w:rsid w:val="00944F00"/>
    <w:rsid w:val="009450FA"/>
    <w:rsid w:val="00945575"/>
    <w:rsid w:val="009456FB"/>
    <w:rsid w:val="0094604F"/>
    <w:rsid w:val="0094627C"/>
    <w:rsid w:val="00946736"/>
    <w:rsid w:val="00946EE8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7D5D"/>
    <w:rsid w:val="00987EEE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9"/>
    <w:rsid w:val="009967B2"/>
    <w:rsid w:val="0099680E"/>
    <w:rsid w:val="00996C4B"/>
    <w:rsid w:val="0099704B"/>
    <w:rsid w:val="00997240"/>
    <w:rsid w:val="00997634"/>
    <w:rsid w:val="009977BD"/>
    <w:rsid w:val="009A038B"/>
    <w:rsid w:val="009A09CA"/>
    <w:rsid w:val="009A0A3F"/>
    <w:rsid w:val="009A0C00"/>
    <w:rsid w:val="009A0F12"/>
    <w:rsid w:val="009A13DE"/>
    <w:rsid w:val="009A13E7"/>
    <w:rsid w:val="009A15FF"/>
    <w:rsid w:val="009A16D0"/>
    <w:rsid w:val="009A218C"/>
    <w:rsid w:val="009A25EF"/>
    <w:rsid w:val="009A26FD"/>
    <w:rsid w:val="009A282B"/>
    <w:rsid w:val="009A2B56"/>
    <w:rsid w:val="009A2CD9"/>
    <w:rsid w:val="009A3642"/>
    <w:rsid w:val="009A36E1"/>
    <w:rsid w:val="009A3902"/>
    <w:rsid w:val="009A3D13"/>
    <w:rsid w:val="009A3ECB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A7FC7"/>
    <w:rsid w:val="009B0A53"/>
    <w:rsid w:val="009B1044"/>
    <w:rsid w:val="009B1108"/>
    <w:rsid w:val="009B1228"/>
    <w:rsid w:val="009B21A7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25D9"/>
    <w:rsid w:val="009C2BDC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3437"/>
    <w:rsid w:val="00A13E68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82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D76"/>
    <w:rsid w:val="00A74E37"/>
    <w:rsid w:val="00A74EE3"/>
    <w:rsid w:val="00A75E85"/>
    <w:rsid w:val="00A7716F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40D1"/>
    <w:rsid w:val="00A8436A"/>
    <w:rsid w:val="00A84AE9"/>
    <w:rsid w:val="00A85612"/>
    <w:rsid w:val="00A8614C"/>
    <w:rsid w:val="00A86227"/>
    <w:rsid w:val="00A862BB"/>
    <w:rsid w:val="00A86AD9"/>
    <w:rsid w:val="00A86B54"/>
    <w:rsid w:val="00A86B98"/>
    <w:rsid w:val="00A87908"/>
    <w:rsid w:val="00A87AAB"/>
    <w:rsid w:val="00A906A2"/>
    <w:rsid w:val="00A9081B"/>
    <w:rsid w:val="00A923C2"/>
    <w:rsid w:val="00A92E74"/>
    <w:rsid w:val="00A934B2"/>
    <w:rsid w:val="00A93627"/>
    <w:rsid w:val="00A9378C"/>
    <w:rsid w:val="00A94187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AFD"/>
    <w:rsid w:val="00AA7BD2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6E7"/>
    <w:rsid w:val="00AE1A09"/>
    <w:rsid w:val="00AE1A9D"/>
    <w:rsid w:val="00AE275C"/>
    <w:rsid w:val="00AE2DF9"/>
    <w:rsid w:val="00AE308E"/>
    <w:rsid w:val="00AE3B42"/>
    <w:rsid w:val="00AE4BF2"/>
    <w:rsid w:val="00AE580A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273D"/>
    <w:rsid w:val="00B22F94"/>
    <w:rsid w:val="00B230E7"/>
    <w:rsid w:val="00B231CF"/>
    <w:rsid w:val="00B2343F"/>
    <w:rsid w:val="00B23D8C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B20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607C"/>
    <w:rsid w:val="00B365A1"/>
    <w:rsid w:val="00B36F24"/>
    <w:rsid w:val="00B375D7"/>
    <w:rsid w:val="00B37B27"/>
    <w:rsid w:val="00B37D25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6C3E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76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848"/>
    <w:rsid w:val="00BA25F9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719"/>
    <w:rsid w:val="00BB4735"/>
    <w:rsid w:val="00BB4802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ED"/>
    <w:rsid w:val="00BF070B"/>
    <w:rsid w:val="00BF1792"/>
    <w:rsid w:val="00BF1C35"/>
    <w:rsid w:val="00BF23BD"/>
    <w:rsid w:val="00BF2A3D"/>
    <w:rsid w:val="00BF2EFB"/>
    <w:rsid w:val="00BF3053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172EF"/>
    <w:rsid w:val="00C20BAC"/>
    <w:rsid w:val="00C213D5"/>
    <w:rsid w:val="00C21641"/>
    <w:rsid w:val="00C21937"/>
    <w:rsid w:val="00C223DD"/>
    <w:rsid w:val="00C22802"/>
    <w:rsid w:val="00C2292D"/>
    <w:rsid w:val="00C22985"/>
    <w:rsid w:val="00C22BA9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7D"/>
    <w:rsid w:val="00C262C2"/>
    <w:rsid w:val="00C2662C"/>
    <w:rsid w:val="00C267F2"/>
    <w:rsid w:val="00C269AD"/>
    <w:rsid w:val="00C2742B"/>
    <w:rsid w:val="00C274E5"/>
    <w:rsid w:val="00C300A2"/>
    <w:rsid w:val="00C301BA"/>
    <w:rsid w:val="00C30361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0F7E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6050"/>
    <w:rsid w:val="00C5639C"/>
    <w:rsid w:val="00C564A9"/>
    <w:rsid w:val="00C56683"/>
    <w:rsid w:val="00C567CC"/>
    <w:rsid w:val="00C604D5"/>
    <w:rsid w:val="00C60E00"/>
    <w:rsid w:val="00C61050"/>
    <w:rsid w:val="00C61978"/>
    <w:rsid w:val="00C61BEA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AB8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6D9"/>
    <w:rsid w:val="00C72E99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201E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EF0"/>
    <w:rsid w:val="00CA00D7"/>
    <w:rsid w:val="00CA035C"/>
    <w:rsid w:val="00CA082D"/>
    <w:rsid w:val="00CA09A3"/>
    <w:rsid w:val="00CA0C4D"/>
    <w:rsid w:val="00CA1413"/>
    <w:rsid w:val="00CA238A"/>
    <w:rsid w:val="00CA3558"/>
    <w:rsid w:val="00CA547E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B5B"/>
    <w:rsid w:val="00CB61AB"/>
    <w:rsid w:val="00CB67FC"/>
    <w:rsid w:val="00CB6A2F"/>
    <w:rsid w:val="00CB7624"/>
    <w:rsid w:val="00CB7671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B87"/>
    <w:rsid w:val="00CD2EAB"/>
    <w:rsid w:val="00CD4157"/>
    <w:rsid w:val="00CD5905"/>
    <w:rsid w:val="00CD5B23"/>
    <w:rsid w:val="00CD60A8"/>
    <w:rsid w:val="00CD610C"/>
    <w:rsid w:val="00CD6F01"/>
    <w:rsid w:val="00CD74F4"/>
    <w:rsid w:val="00CD772B"/>
    <w:rsid w:val="00CD7EB3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9C7"/>
    <w:rsid w:val="00CF7D80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17A70"/>
    <w:rsid w:val="00D20090"/>
    <w:rsid w:val="00D200C7"/>
    <w:rsid w:val="00D20275"/>
    <w:rsid w:val="00D20533"/>
    <w:rsid w:val="00D208E4"/>
    <w:rsid w:val="00D2113F"/>
    <w:rsid w:val="00D21784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304A6"/>
    <w:rsid w:val="00D3054A"/>
    <w:rsid w:val="00D30CCE"/>
    <w:rsid w:val="00D30CE0"/>
    <w:rsid w:val="00D30D2B"/>
    <w:rsid w:val="00D30E8E"/>
    <w:rsid w:val="00D3132E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433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543E"/>
    <w:rsid w:val="00D9568C"/>
    <w:rsid w:val="00D958FE"/>
    <w:rsid w:val="00D95A63"/>
    <w:rsid w:val="00D95CA1"/>
    <w:rsid w:val="00D969A2"/>
    <w:rsid w:val="00D96BF3"/>
    <w:rsid w:val="00D974FF"/>
    <w:rsid w:val="00D97CE0"/>
    <w:rsid w:val="00DA1298"/>
    <w:rsid w:val="00DA21DE"/>
    <w:rsid w:val="00DA2337"/>
    <w:rsid w:val="00DA2A85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D4C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12E7"/>
    <w:rsid w:val="00DC1755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367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C26"/>
    <w:rsid w:val="00E102E0"/>
    <w:rsid w:val="00E10954"/>
    <w:rsid w:val="00E10F2E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03F"/>
    <w:rsid w:val="00E301D5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58F"/>
    <w:rsid w:val="00E42BF2"/>
    <w:rsid w:val="00E43232"/>
    <w:rsid w:val="00E43850"/>
    <w:rsid w:val="00E4388F"/>
    <w:rsid w:val="00E43993"/>
    <w:rsid w:val="00E444CB"/>
    <w:rsid w:val="00E458FD"/>
    <w:rsid w:val="00E459C2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66F"/>
    <w:rsid w:val="00E56B54"/>
    <w:rsid w:val="00E56C7B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472"/>
    <w:rsid w:val="00E6650A"/>
    <w:rsid w:val="00E666BB"/>
    <w:rsid w:val="00E706CF"/>
    <w:rsid w:val="00E708ED"/>
    <w:rsid w:val="00E7097E"/>
    <w:rsid w:val="00E712B0"/>
    <w:rsid w:val="00E72468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153F"/>
    <w:rsid w:val="00EA1873"/>
    <w:rsid w:val="00EA1E9B"/>
    <w:rsid w:val="00EA2886"/>
    <w:rsid w:val="00EA2D36"/>
    <w:rsid w:val="00EA2F10"/>
    <w:rsid w:val="00EA3ABD"/>
    <w:rsid w:val="00EA3FC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6A8"/>
    <w:rsid w:val="00EC6A7E"/>
    <w:rsid w:val="00EC6DF2"/>
    <w:rsid w:val="00EC6E5F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C62"/>
    <w:rsid w:val="00F2318D"/>
    <w:rsid w:val="00F23C7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4D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BCF"/>
    <w:rsid w:val="00F80E4C"/>
    <w:rsid w:val="00F80F23"/>
    <w:rsid w:val="00F8105A"/>
    <w:rsid w:val="00F81182"/>
    <w:rsid w:val="00F8173A"/>
    <w:rsid w:val="00F81879"/>
    <w:rsid w:val="00F8226A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1B8A"/>
    <w:rsid w:val="00FA2624"/>
    <w:rsid w:val="00FA280C"/>
    <w:rsid w:val="00FA2DF1"/>
    <w:rsid w:val="00FA3377"/>
    <w:rsid w:val="00FA39AA"/>
    <w:rsid w:val="00FA39BA"/>
    <w:rsid w:val="00FA3FD7"/>
    <w:rsid w:val="00FA4CAD"/>
    <w:rsid w:val="00FA5317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6A09"/>
    <w:rsid w:val="00FB70E0"/>
    <w:rsid w:val="00FB7728"/>
    <w:rsid w:val="00FC04DF"/>
    <w:rsid w:val="00FC0948"/>
    <w:rsid w:val="00FC0AAD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7A8A"/>
    <w:rsid w:val="00FD0092"/>
    <w:rsid w:val="00FD085D"/>
    <w:rsid w:val="00FD09F3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BBE"/>
    <w:rsid w:val="00FF1CBF"/>
    <w:rsid w:val="00FF2602"/>
    <w:rsid w:val="00FF2AB5"/>
    <w:rsid w:val="00FF2BA2"/>
    <w:rsid w:val="00FF2BF4"/>
    <w:rsid w:val="00FF3444"/>
    <w:rsid w:val="00FF357F"/>
    <w:rsid w:val="00FF3899"/>
    <w:rsid w:val="00FF3C62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99A5076"/>
  <w15:docId w15:val="{7E0F37B6-BCE5-4FC6-A534-13D665826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3516D6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3516D6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E:\TSGS1_102_Berlin\docs\S1-231177.zip" TargetMode="External"/><Relationship Id="rId18" Type="http://schemas.openxmlformats.org/officeDocument/2006/relationships/hyperlink" Target="file:///E:\TSGS1_102_Berlin\docs\S1-231113.zip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Specs/archive/22_series/22.989/22989-j20.zip" TargetMode="External"/><Relationship Id="rId17" Type="http://schemas.openxmlformats.org/officeDocument/2006/relationships/hyperlink" Target="file:///E:\TSGS1_102_Berlin\docs\S1-231171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E:\TSGS1_102_Berlin\docs\S1-231170.zip" TargetMode="External"/><Relationship Id="rId20" Type="http://schemas.openxmlformats.org/officeDocument/2006/relationships/hyperlink" Target="file:///E:\TSGS1_102_Berlin\docs\S1-231329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TSG_SA/TSGS_95E_Electronic_2022_03/Docs/SP-220088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file:///E:\TSGS1_102_Berlin\docs\S1-231315.zip" TargetMode="External"/><Relationship Id="rId10" Type="http://schemas.openxmlformats.org/officeDocument/2006/relationships/endnotes" Target="endnotes.xml"/><Relationship Id="rId19" Type="http://schemas.openxmlformats.org/officeDocument/2006/relationships/hyperlink" Target="file:///E:\TSGS1_102_Berlin\docs\S1-231310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E:\TSGS1_102_Berlin\docs\S1-231178.zip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2" ma:contentTypeDescription="Create a new document." ma:contentTypeScope="" ma:versionID="695410b3a66181f3c4a565de38edbde9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c6742d03fc74ae9146c60f4e9d0762a3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800152-EDB0-4F02-A5B3-6A5C407F1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C:\Users\almodovarchicojl\AppData\Roaming\Microsoft\Templates\3GPPDAD_current.dotm</Template>
  <TotalTime>5</TotalTime>
  <Pages>3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4092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Mona-Vodafone</dc:creator>
  <cp:keywords/>
  <dc:description/>
  <cp:lastModifiedBy>v2</cp:lastModifiedBy>
  <cp:revision>6</cp:revision>
  <dcterms:created xsi:type="dcterms:W3CDTF">2023-05-22T16:45:00Z</dcterms:created>
  <dcterms:modified xsi:type="dcterms:W3CDTF">2023-05-24T12:57:00Z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